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9F76D9D" w14:textId="2CC2DE2B" w:rsidR="00827B13" w:rsidRPr="008D3569" w:rsidRDefault="00DD555D"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bookmarkStart w:id="0" w:name="OLE_LINK144"/>
      <w:bookmarkStart w:id="1" w:name="OLE_LINK145"/>
      <w:r w:rsidRPr="008D3569">
        <w:rPr>
          <w:rFonts w:eastAsia="MS Mincho"/>
          <w:b/>
          <w:sz w:val="24"/>
          <w:szCs w:val="24"/>
          <w:lang w:eastAsia="en-GB"/>
        </w:rPr>
        <w:t>3GPP TSG-RAN WG4 Meeting #</w:t>
      </w:r>
      <w:r w:rsidR="00FB501F" w:rsidRPr="008D3569">
        <w:rPr>
          <w:rFonts w:eastAsia="MS Mincho"/>
          <w:b/>
          <w:sz w:val="24"/>
          <w:szCs w:val="24"/>
          <w:lang w:eastAsia="en-GB"/>
        </w:rPr>
        <w:t>11</w:t>
      </w:r>
      <w:r w:rsidR="00C437E8" w:rsidRPr="008D3569">
        <w:rPr>
          <w:rFonts w:eastAsia="MS Mincho"/>
          <w:b/>
          <w:sz w:val="24"/>
          <w:szCs w:val="24"/>
          <w:lang w:eastAsia="en-GB"/>
        </w:rPr>
        <w:t>6</w:t>
      </w:r>
      <w:r w:rsidR="00CB6129">
        <w:rPr>
          <w:rFonts w:eastAsia="MS Mincho"/>
          <w:b/>
          <w:sz w:val="24"/>
          <w:szCs w:val="24"/>
          <w:lang w:eastAsia="en-GB"/>
        </w:rPr>
        <w:t>bis</w:t>
      </w:r>
      <w:r w:rsidRPr="008D3569">
        <w:rPr>
          <w:rFonts w:eastAsia="MS Mincho"/>
          <w:b/>
          <w:sz w:val="24"/>
          <w:szCs w:val="24"/>
          <w:lang w:eastAsia="en-GB"/>
        </w:rPr>
        <w:t xml:space="preserve">                                                    </w:t>
      </w:r>
      <w:r w:rsidR="002A1136" w:rsidRPr="008D3569">
        <w:rPr>
          <w:rFonts w:eastAsia="MS Mincho"/>
          <w:b/>
          <w:sz w:val="24"/>
          <w:szCs w:val="24"/>
          <w:lang w:eastAsia="en-GB"/>
        </w:rPr>
        <w:t xml:space="preserve">   </w:t>
      </w:r>
      <w:r w:rsidR="00547015" w:rsidRPr="008D3569">
        <w:rPr>
          <w:rFonts w:eastAsia="MS Mincho"/>
          <w:b/>
          <w:sz w:val="24"/>
          <w:szCs w:val="24"/>
          <w:lang w:eastAsia="en-GB"/>
        </w:rPr>
        <w:t xml:space="preserve">     </w:t>
      </w:r>
      <w:r w:rsidR="00C56542">
        <w:rPr>
          <w:rFonts w:eastAsia="MS Mincho"/>
          <w:b/>
          <w:sz w:val="24"/>
          <w:szCs w:val="24"/>
          <w:lang w:eastAsia="en-GB"/>
        </w:rPr>
        <w:t xml:space="preserve">           </w:t>
      </w:r>
      <w:r w:rsidR="00547015" w:rsidRPr="008D3569">
        <w:rPr>
          <w:rFonts w:eastAsia="MS Mincho"/>
          <w:b/>
          <w:sz w:val="24"/>
          <w:szCs w:val="24"/>
          <w:lang w:eastAsia="en-GB"/>
        </w:rPr>
        <w:t xml:space="preserve"> </w:t>
      </w:r>
      <w:r w:rsidR="00153B88" w:rsidRPr="008D3569">
        <w:rPr>
          <w:rFonts w:eastAsia="MS Mincho"/>
          <w:b/>
          <w:sz w:val="24"/>
          <w:szCs w:val="24"/>
          <w:lang w:eastAsia="en-GB"/>
        </w:rPr>
        <w:t>R4-2</w:t>
      </w:r>
      <w:r w:rsidR="00CE17F0" w:rsidRPr="008D3569">
        <w:rPr>
          <w:rFonts w:eastAsia="MS Mincho"/>
          <w:b/>
          <w:sz w:val="24"/>
          <w:szCs w:val="24"/>
          <w:lang w:eastAsia="en-GB"/>
        </w:rPr>
        <w:t>5</w:t>
      </w:r>
      <w:r w:rsidR="00291D95" w:rsidRPr="008D3569">
        <w:rPr>
          <w:rFonts w:eastAsia="MS Mincho"/>
          <w:b/>
          <w:sz w:val="24"/>
          <w:szCs w:val="24"/>
          <w:lang w:eastAsia="en-GB"/>
        </w:rPr>
        <w:t>1</w:t>
      </w:r>
      <w:r w:rsidR="001D3EE1">
        <w:rPr>
          <w:rFonts w:eastAsia="MS Mincho"/>
          <w:b/>
          <w:sz w:val="24"/>
          <w:szCs w:val="24"/>
          <w:lang w:eastAsia="en-GB"/>
        </w:rPr>
        <w:t>3183</w:t>
      </w:r>
    </w:p>
    <w:p w14:paraId="5E81AF50" w14:textId="521EE681" w:rsidR="00C437E8" w:rsidRPr="008D3569" w:rsidRDefault="00291D95"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r w:rsidRPr="008D3569">
        <w:rPr>
          <w:rFonts w:eastAsia="MS Mincho"/>
          <w:b/>
          <w:sz w:val="24"/>
          <w:szCs w:val="24"/>
          <w:lang w:eastAsia="en-GB"/>
        </w:rPr>
        <w:t>Prague</w:t>
      </w:r>
      <w:r w:rsidR="00547015" w:rsidRPr="008D3569">
        <w:rPr>
          <w:rFonts w:eastAsia="MS Mincho"/>
          <w:b/>
          <w:sz w:val="24"/>
          <w:szCs w:val="24"/>
          <w:lang w:eastAsia="en-GB"/>
        </w:rPr>
        <w:t xml:space="preserve">, </w:t>
      </w:r>
      <w:r w:rsidRPr="008D3569">
        <w:rPr>
          <w:rFonts w:eastAsia="MS Mincho"/>
          <w:b/>
          <w:sz w:val="24"/>
          <w:szCs w:val="24"/>
          <w:lang w:eastAsia="en-GB"/>
        </w:rPr>
        <w:t>CZ</w:t>
      </w:r>
      <w:r w:rsidR="0076022B" w:rsidRPr="008D3569">
        <w:rPr>
          <w:rFonts w:eastAsia="MS Mincho"/>
          <w:b/>
          <w:sz w:val="24"/>
          <w:szCs w:val="24"/>
          <w:lang w:eastAsia="en-GB"/>
        </w:rPr>
        <w:t xml:space="preserve">, </w:t>
      </w:r>
      <w:r w:rsidRPr="008D3569">
        <w:rPr>
          <w:rFonts w:eastAsia="MS Mincho"/>
          <w:b/>
          <w:sz w:val="24"/>
          <w:szCs w:val="24"/>
          <w:lang w:eastAsia="en-GB"/>
        </w:rPr>
        <w:t>13</w:t>
      </w:r>
      <w:r w:rsidR="00C437E8" w:rsidRPr="008D3569">
        <w:rPr>
          <w:rFonts w:eastAsia="MS Mincho"/>
          <w:b/>
          <w:sz w:val="24"/>
          <w:szCs w:val="24"/>
          <w:lang w:eastAsia="en-GB"/>
        </w:rPr>
        <w:t>th</w:t>
      </w:r>
      <w:r w:rsidR="00547015" w:rsidRPr="008D3569">
        <w:rPr>
          <w:rFonts w:eastAsia="MS Mincho"/>
          <w:b/>
          <w:sz w:val="24"/>
          <w:szCs w:val="24"/>
          <w:lang w:eastAsia="en-GB"/>
        </w:rPr>
        <w:t xml:space="preserve"> –</w:t>
      </w:r>
      <w:r w:rsidRPr="008D3569">
        <w:rPr>
          <w:rFonts w:eastAsia="MS Mincho"/>
          <w:b/>
          <w:sz w:val="24"/>
          <w:szCs w:val="24"/>
          <w:lang w:eastAsia="en-GB"/>
        </w:rPr>
        <w:t>17</w:t>
      </w:r>
      <w:r w:rsidR="00C437E8" w:rsidRPr="008D3569">
        <w:rPr>
          <w:rFonts w:eastAsia="MS Mincho"/>
          <w:b/>
          <w:sz w:val="24"/>
          <w:szCs w:val="24"/>
          <w:lang w:eastAsia="en-GB"/>
        </w:rPr>
        <w:t xml:space="preserve">th </w:t>
      </w:r>
      <w:r w:rsidRPr="008D3569">
        <w:rPr>
          <w:rFonts w:eastAsia="MS Mincho"/>
          <w:b/>
          <w:sz w:val="24"/>
          <w:szCs w:val="24"/>
          <w:lang w:eastAsia="en-GB"/>
        </w:rPr>
        <w:t>Oct</w:t>
      </w:r>
      <w:r w:rsidR="0076022B" w:rsidRPr="008D3569">
        <w:rPr>
          <w:rFonts w:eastAsia="MS Mincho"/>
          <w:b/>
          <w:sz w:val="24"/>
          <w:szCs w:val="24"/>
          <w:lang w:eastAsia="en-GB"/>
        </w:rPr>
        <w:t>, 2025</w:t>
      </w:r>
    </w:p>
    <w:p w14:paraId="3B09AB51" w14:textId="77777777" w:rsidR="00F7620F" w:rsidRPr="008D3569" w:rsidRDefault="00F7620F" w:rsidP="00C437E8">
      <w:pPr>
        <w:tabs>
          <w:tab w:val="right" w:pos="10440"/>
          <w:tab w:val="right" w:pos="13323"/>
        </w:tabs>
        <w:overflowPunct w:val="0"/>
        <w:autoSpaceDE w:val="0"/>
        <w:autoSpaceDN w:val="0"/>
        <w:adjustRightInd w:val="0"/>
        <w:spacing w:after="0"/>
        <w:textAlignment w:val="baseline"/>
        <w:rPr>
          <w:rFonts w:eastAsia="MS Mincho"/>
          <w:b/>
          <w:sz w:val="24"/>
          <w:szCs w:val="24"/>
          <w:lang w:eastAsia="en-GB"/>
        </w:rPr>
      </w:pPr>
    </w:p>
    <w:p w14:paraId="3B47772E" w14:textId="77777777" w:rsidR="00076DAD" w:rsidRPr="008D3569" w:rsidRDefault="00076DAD" w:rsidP="00F7620F">
      <w:pPr>
        <w:tabs>
          <w:tab w:val="left" w:pos="1985"/>
        </w:tabs>
        <w:spacing w:after="120"/>
        <w:ind w:left="1979" w:hanging="1979"/>
        <w:jc w:val="both"/>
        <w:rPr>
          <w:b/>
          <w:sz w:val="22"/>
          <w:szCs w:val="22"/>
          <w:lang w:eastAsia="zh-CN"/>
        </w:rPr>
      </w:pPr>
      <w:r w:rsidRPr="008D3569">
        <w:rPr>
          <w:rFonts w:eastAsia="MS Mincho"/>
          <w:b/>
          <w:sz w:val="22"/>
          <w:szCs w:val="22"/>
        </w:rPr>
        <w:t xml:space="preserve">Source: </w:t>
      </w:r>
      <w:r w:rsidRPr="008D3569">
        <w:rPr>
          <w:rFonts w:eastAsia="MS Mincho"/>
          <w:b/>
          <w:sz w:val="22"/>
          <w:szCs w:val="22"/>
        </w:rPr>
        <w:tab/>
      </w:r>
      <w:r w:rsidRPr="008D3569">
        <w:rPr>
          <w:b/>
          <w:sz w:val="22"/>
          <w:szCs w:val="22"/>
          <w:lang w:eastAsia="zh-CN"/>
        </w:rPr>
        <w:t>CATT</w:t>
      </w:r>
    </w:p>
    <w:p w14:paraId="3FB40012" w14:textId="2A707915"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 xml:space="preserve">Title: </w:t>
      </w:r>
      <w:r w:rsidRPr="008D3569">
        <w:rPr>
          <w:rFonts w:eastAsia="MS Mincho"/>
          <w:b/>
          <w:sz w:val="22"/>
          <w:szCs w:val="22"/>
        </w:rPr>
        <w:tab/>
      </w:r>
      <w:r w:rsidR="00DE4C97" w:rsidRPr="00DE4C97">
        <w:rPr>
          <w:rFonts w:eastAsia="MS Mincho"/>
          <w:b/>
          <w:sz w:val="22"/>
          <w:szCs w:val="22"/>
        </w:rPr>
        <w:t xml:space="preserve">Considerations on coexistence </w:t>
      </w:r>
      <w:r w:rsidR="00C56542">
        <w:rPr>
          <w:rFonts w:eastAsia="MS Mincho"/>
          <w:b/>
          <w:sz w:val="22"/>
          <w:szCs w:val="22"/>
        </w:rPr>
        <w:t>for UAV</w:t>
      </w:r>
    </w:p>
    <w:p w14:paraId="77737CA4" w14:textId="4DA9160D"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Agenda item:</w:t>
      </w:r>
      <w:r w:rsidRPr="008D3569">
        <w:rPr>
          <w:rFonts w:eastAsia="MS Mincho"/>
          <w:b/>
          <w:sz w:val="22"/>
          <w:szCs w:val="22"/>
        </w:rPr>
        <w:tab/>
      </w:r>
      <w:r w:rsidR="00DE4C97">
        <w:rPr>
          <w:rFonts w:eastAsia="MS Mincho"/>
          <w:b/>
          <w:sz w:val="22"/>
          <w:szCs w:val="22"/>
        </w:rPr>
        <w:t>7.</w:t>
      </w:r>
      <w:r w:rsidR="00A6117A">
        <w:rPr>
          <w:rFonts w:eastAsia="MS Mincho"/>
          <w:b/>
          <w:sz w:val="22"/>
          <w:szCs w:val="22"/>
        </w:rPr>
        <w:t>7</w:t>
      </w:r>
      <w:r w:rsidR="00DE4C97">
        <w:rPr>
          <w:rFonts w:eastAsia="MS Mincho"/>
          <w:b/>
          <w:sz w:val="22"/>
          <w:szCs w:val="22"/>
        </w:rPr>
        <w:t>.3</w:t>
      </w:r>
    </w:p>
    <w:p w14:paraId="24819212" w14:textId="77777777" w:rsidR="00076DAD" w:rsidRPr="008D3569" w:rsidRDefault="00076DAD" w:rsidP="00F7620F">
      <w:pPr>
        <w:tabs>
          <w:tab w:val="left" w:pos="1980"/>
        </w:tabs>
        <w:spacing w:after="120"/>
        <w:ind w:left="1979" w:hanging="1979"/>
        <w:jc w:val="both"/>
        <w:rPr>
          <w:rFonts w:eastAsiaTheme="minorEastAsia"/>
          <w:b/>
          <w:sz w:val="22"/>
          <w:szCs w:val="22"/>
          <w:lang w:eastAsia="zh-CN"/>
        </w:rPr>
      </w:pPr>
      <w:r w:rsidRPr="008D3569">
        <w:rPr>
          <w:rFonts w:eastAsia="MS Mincho"/>
          <w:b/>
          <w:sz w:val="22"/>
          <w:szCs w:val="22"/>
        </w:rPr>
        <w:t>Document for:</w:t>
      </w:r>
      <w:r w:rsidRPr="008D3569">
        <w:rPr>
          <w:rFonts w:eastAsia="MS Mincho"/>
          <w:b/>
          <w:sz w:val="22"/>
          <w:szCs w:val="22"/>
        </w:rPr>
        <w:tab/>
      </w:r>
      <w:r w:rsidR="007E0D47" w:rsidRPr="008D3569">
        <w:rPr>
          <w:rFonts w:eastAsiaTheme="minorEastAsia"/>
          <w:b/>
          <w:sz w:val="22"/>
          <w:szCs w:val="22"/>
          <w:lang w:eastAsia="zh-CN"/>
        </w:rPr>
        <w:t>Approval</w:t>
      </w:r>
    </w:p>
    <w:p w14:paraId="19CD84FF" w14:textId="77777777" w:rsidR="007B3883" w:rsidRPr="008D3569" w:rsidRDefault="004B7C3B" w:rsidP="00C31073">
      <w:pPr>
        <w:pStyle w:val="10"/>
        <w:numPr>
          <w:ilvl w:val="0"/>
          <w:numId w:val="4"/>
        </w:numPr>
        <w:ind w:left="0" w:firstLine="0"/>
        <w:jc w:val="both"/>
        <w:rPr>
          <w:rFonts w:ascii="Times New Roman" w:hAnsi="Times New Roman"/>
          <w:sz w:val="28"/>
          <w:szCs w:val="28"/>
        </w:rPr>
      </w:pPr>
      <w:r w:rsidRPr="008D3569">
        <w:rPr>
          <w:rFonts w:ascii="Times New Roman" w:hAnsi="Times New Roman"/>
          <w:sz w:val="28"/>
          <w:szCs w:val="28"/>
        </w:rPr>
        <w:t>Introduction</w:t>
      </w:r>
    </w:p>
    <w:p w14:paraId="5968F92E" w14:textId="67A2E367" w:rsidR="006D7F91" w:rsidRPr="004D0AD4" w:rsidRDefault="00101B91" w:rsidP="009C743B">
      <w:pPr>
        <w:rPr>
          <w:lang w:eastAsia="zh-CN"/>
        </w:rPr>
      </w:pPr>
      <w:r w:rsidRPr="008D3569">
        <w:rPr>
          <w:lang w:eastAsia="zh-CN"/>
        </w:rPr>
        <w:t>In RAN</w:t>
      </w:r>
      <w:r w:rsidR="009C743B" w:rsidRPr="008D3569">
        <w:rPr>
          <w:lang w:eastAsia="zh-CN"/>
        </w:rPr>
        <w:t xml:space="preserve"> #1</w:t>
      </w:r>
      <w:r w:rsidRPr="008D3569">
        <w:rPr>
          <w:lang w:eastAsia="zh-CN"/>
        </w:rPr>
        <w:t>0</w:t>
      </w:r>
      <w:r w:rsidR="00B152FB">
        <w:rPr>
          <w:lang w:eastAsia="zh-CN"/>
        </w:rPr>
        <w:t>9</w:t>
      </w:r>
      <w:r w:rsidR="009C743B" w:rsidRPr="008D3569">
        <w:rPr>
          <w:lang w:eastAsia="zh-CN"/>
        </w:rPr>
        <w:t xml:space="preserve"> meeting, </w:t>
      </w:r>
      <w:r w:rsidRPr="008D3569">
        <w:rPr>
          <w:lang w:eastAsia="zh-CN"/>
        </w:rPr>
        <w:t xml:space="preserve">a new </w:t>
      </w:r>
      <w:r w:rsidR="00B152FB">
        <w:rPr>
          <w:lang w:eastAsia="zh-CN"/>
        </w:rPr>
        <w:t>WI</w:t>
      </w:r>
      <w:r w:rsidR="009C743B" w:rsidRPr="008D3569">
        <w:rPr>
          <w:lang w:eastAsia="zh-CN"/>
        </w:rPr>
        <w:t xml:space="preserve"> [1] </w:t>
      </w:r>
      <w:r w:rsidRPr="008D3569">
        <w:rPr>
          <w:lang w:eastAsia="zh-CN"/>
        </w:rPr>
        <w:t xml:space="preserve">for </w:t>
      </w:r>
      <w:r w:rsidR="00B152FB">
        <w:rPr>
          <w:lang w:eastAsia="zh-CN"/>
        </w:rPr>
        <w:t>UAV</w:t>
      </w:r>
      <w:r w:rsidR="009C743B" w:rsidRPr="008D3569">
        <w:rPr>
          <w:lang w:eastAsia="zh-CN"/>
        </w:rPr>
        <w:t xml:space="preserve"> was </w:t>
      </w:r>
      <w:r w:rsidRPr="008D3569">
        <w:rPr>
          <w:lang w:eastAsia="zh-CN"/>
        </w:rPr>
        <w:t>set up</w:t>
      </w:r>
      <w:r w:rsidR="00BF0A9E" w:rsidRPr="008D3569">
        <w:rPr>
          <w:lang w:eastAsia="zh-CN"/>
        </w:rPr>
        <w:t xml:space="preserve"> and RAN4 work should be started in this meeting</w:t>
      </w:r>
      <w:r w:rsidR="00676A5F" w:rsidRPr="008D3569">
        <w:rPr>
          <w:lang w:val="en-US" w:eastAsia="zh-CN"/>
        </w:rPr>
        <w:t xml:space="preserve">. </w:t>
      </w:r>
      <w:r w:rsidR="00676A5F" w:rsidRPr="008D3569">
        <w:rPr>
          <w:lang w:eastAsia="zh-CN"/>
        </w:rPr>
        <w:t>I</w:t>
      </w:r>
      <w:r w:rsidR="009C743B" w:rsidRPr="008D3569">
        <w:rPr>
          <w:lang w:eastAsia="zh-CN"/>
        </w:rPr>
        <w:t xml:space="preserve">n this contribution, we </w:t>
      </w:r>
      <w:r w:rsidR="00676A5F" w:rsidRPr="008D3569">
        <w:rPr>
          <w:lang w:eastAsia="zh-CN"/>
        </w:rPr>
        <w:t xml:space="preserve">focus on </w:t>
      </w:r>
      <w:r w:rsidR="00DB5E2E" w:rsidRPr="008D3569">
        <w:rPr>
          <w:lang w:eastAsia="zh-CN"/>
        </w:rPr>
        <w:t xml:space="preserve">the </w:t>
      </w:r>
      <w:r w:rsidR="00BF0A9E" w:rsidRPr="008D3569">
        <w:rPr>
          <w:lang w:eastAsia="zh-CN"/>
        </w:rPr>
        <w:t>objective</w:t>
      </w:r>
      <w:r w:rsidR="00DB5E2E" w:rsidRPr="008D3569">
        <w:rPr>
          <w:lang w:eastAsia="zh-CN"/>
        </w:rPr>
        <w:t>s</w:t>
      </w:r>
      <w:r w:rsidR="00BF0A9E" w:rsidRPr="008D3569">
        <w:rPr>
          <w:lang w:eastAsia="zh-CN"/>
        </w:rPr>
        <w:t xml:space="preserve"> in SID</w:t>
      </w:r>
      <w:r w:rsidR="009C794E" w:rsidRPr="008D3569">
        <w:rPr>
          <w:lang w:eastAsia="zh-CN"/>
        </w:rPr>
        <w:t xml:space="preserve">, </w:t>
      </w:r>
      <w:r w:rsidR="009C743B" w:rsidRPr="008D3569">
        <w:rPr>
          <w:lang w:eastAsia="zh-CN"/>
        </w:rPr>
        <w:t>share some views</w:t>
      </w:r>
      <w:r w:rsidR="00CA3A18" w:rsidRPr="008D3569">
        <w:rPr>
          <w:lang w:eastAsia="zh-CN"/>
        </w:rPr>
        <w:t xml:space="preserve"> and</w:t>
      </w:r>
      <w:r w:rsidR="009C794E" w:rsidRPr="008D3569">
        <w:rPr>
          <w:lang w:eastAsia="zh-CN"/>
        </w:rPr>
        <w:t xml:space="preserve"> </w:t>
      </w:r>
      <w:r w:rsidR="00F716B8" w:rsidRPr="008D3569">
        <w:rPr>
          <w:lang w:eastAsia="zh-CN"/>
        </w:rPr>
        <w:t>proposals</w:t>
      </w:r>
      <w:r w:rsidR="00B152FB">
        <w:rPr>
          <w:lang w:eastAsia="zh-CN"/>
        </w:rPr>
        <w:t xml:space="preserve"> on co-existence issue</w:t>
      </w:r>
      <w:r w:rsidR="00CA3A18" w:rsidRPr="008D3569">
        <w:rPr>
          <w:lang w:eastAsia="zh-CN"/>
        </w:rPr>
        <w:t>.</w:t>
      </w:r>
    </w:p>
    <w:p w14:paraId="75774486" w14:textId="77777777" w:rsidR="00E34C72" w:rsidRPr="008D3569" w:rsidRDefault="003A49FF" w:rsidP="00D07D4A">
      <w:pPr>
        <w:pStyle w:val="10"/>
        <w:numPr>
          <w:ilvl w:val="0"/>
          <w:numId w:val="4"/>
        </w:numPr>
        <w:ind w:left="0" w:firstLine="0"/>
        <w:jc w:val="both"/>
        <w:rPr>
          <w:rFonts w:ascii="Times New Roman" w:hAnsi="Times New Roman"/>
          <w:sz w:val="28"/>
          <w:szCs w:val="28"/>
          <w:lang w:eastAsia="zh-CN"/>
        </w:rPr>
      </w:pPr>
      <w:r w:rsidRPr="008D3569">
        <w:rPr>
          <w:rFonts w:ascii="Times New Roman" w:hAnsi="Times New Roman"/>
          <w:sz w:val="28"/>
          <w:szCs w:val="28"/>
        </w:rPr>
        <w:t>Discussion</w:t>
      </w:r>
    </w:p>
    <w:p w14:paraId="06B31111" w14:textId="5E459A0D" w:rsidR="00A03495" w:rsidRPr="004D0AD4" w:rsidRDefault="00A03495" w:rsidP="004D0AD4">
      <w:pPr>
        <w:spacing w:before="180"/>
        <w:rPr>
          <w:b/>
          <w:lang w:val="en-US" w:eastAsia="zh-CN"/>
        </w:rPr>
      </w:pPr>
      <w:r w:rsidRPr="008D3569">
        <w:rPr>
          <w:lang w:eastAsia="zh-CN"/>
        </w:rPr>
        <w:t xml:space="preserve">The </w:t>
      </w:r>
      <w:r w:rsidR="00D71E8F" w:rsidRPr="008D3569">
        <w:rPr>
          <w:lang w:eastAsia="zh-CN"/>
        </w:rPr>
        <w:t>objective</w:t>
      </w:r>
      <w:r w:rsidR="00206782" w:rsidRPr="008D3569">
        <w:rPr>
          <w:lang w:eastAsia="zh-CN"/>
        </w:rPr>
        <w:t>s</w:t>
      </w:r>
      <w:r w:rsidR="00D71E8F" w:rsidRPr="008D3569">
        <w:rPr>
          <w:lang w:eastAsia="zh-CN"/>
        </w:rPr>
        <w:t xml:space="preserve"> of the </w:t>
      </w:r>
      <w:r w:rsidR="00B152FB">
        <w:rPr>
          <w:lang w:eastAsia="zh-CN"/>
        </w:rPr>
        <w:t>W</w:t>
      </w:r>
      <w:r w:rsidR="00D71E8F" w:rsidRPr="008D3569">
        <w:rPr>
          <w:lang w:eastAsia="zh-CN"/>
        </w:rPr>
        <w:t xml:space="preserve">ID </w:t>
      </w:r>
      <w:r w:rsidR="00206782" w:rsidRPr="008D3569">
        <w:rPr>
          <w:lang w:eastAsia="zh-CN"/>
        </w:rPr>
        <w:t>are</w:t>
      </w:r>
      <w:r w:rsidRPr="008D3569">
        <w:rPr>
          <w:lang w:eastAsia="zh-CN"/>
        </w:rPr>
        <w:t xml:space="preserve"> shown </w:t>
      </w:r>
      <w:r w:rsidR="00F716B8" w:rsidRPr="008D3569">
        <w:rPr>
          <w:lang w:eastAsia="zh-CN"/>
        </w:rPr>
        <w:t xml:space="preserve">as </w:t>
      </w:r>
      <w:r w:rsidR="00E6323F">
        <w:rPr>
          <w:lang w:eastAsia="zh-CN"/>
        </w:rPr>
        <w:t>below, some co-existence study related items are highlighted</w:t>
      </w:r>
      <w:r w:rsidR="00E6323F" w:rsidRPr="004D0AD4">
        <w:rPr>
          <w:lang w:eastAsia="zh-CN"/>
        </w:rPr>
        <w:t>.</w:t>
      </w:r>
      <w:r w:rsidR="004D0AD4" w:rsidRPr="004D0AD4">
        <w:rPr>
          <w:lang w:eastAsia="zh-CN"/>
        </w:rPr>
        <w:t xml:space="preserve"> </w:t>
      </w:r>
    </w:p>
    <w:tbl>
      <w:tblPr>
        <w:tblStyle w:val="aff0"/>
        <w:tblW w:w="0" w:type="auto"/>
        <w:tblLook w:val="04A0" w:firstRow="1" w:lastRow="0" w:firstColumn="1" w:lastColumn="0" w:noHBand="0" w:noVBand="1"/>
      </w:tblPr>
      <w:tblGrid>
        <w:gridCol w:w="9629"/>
      </w:tblGrid>
      <w:tr w:rsidR="00A03495" w:rsidRPr="008D3569" w14:paraId="40C60F37" w14:textId="77777777" w:rsidTr="009C794E">
        <w:tc>
          <w:tcPr>
            <w:tcW w:w="9629" w:type="dxa"/>
          </w:tcPr>
          <w:p w14:paraId="47BF2223" w14:textId="77777777" w:rsidR="00911C8C" w:rsidRDefault="00911C8C" w:rsidP="00911C8C">
            <w:pPr>
              <w:rPr>
                <w:b/>
                <w:bCs/>
                <w:iCs/>
                <w:lang w:eastAsia="zh-CN"/>
              </w:rPr>
            </w:pPr>
            <w:r>
              <w:rPr>
                <w:b/>
                <w:bCs/>
                <w:iCs/>
                <w:lang w:eastAsia="zh-CN"/>
              </w:rPr>
              <w:t>The core part of WI:</w:t>
            </w:r>
          </w:p>
          <w:p w14:paraId="0A8D69B7" w14:textId="77777777" w:rsidR="00911C8C" w:rsidRDefault="00911C8C" w:rsidP="00911C8C">
            <w:pPr>
              <w:pStyle w:val="aff2"/>
              <w:widowControl/>
              <w:numPr>
                <w:ilvl w:val="0"/>
                <w:numId w:val="40"/>
              </w:numPr>
              <w:overflowPunct w:val="0"/>
              <w:autoSpaceDE w:val="0"/>
              <w:autoSpaceDN w:val="0"/>
              <w:adjustRightInd w:val="0"/>
              <w:spacing w:before="0" w:line="240" w:lineRule="auto"/>
              <w:ind w:firstLineChars="0"/>
              <w:jc w:val="left"/>
              <w:rPr>
                <w:color w:val="000000" w:themeColor="text1"/>
              </w:rPr>
            </w:pPr>
            <w:r>
              <w:rPr>
                <w:color w:val="000000" w:themeColor="text1"/>
              </w:rPr>
              <w:t xml:space="preserve">Scenario: </w:t>
            </w:r>
          </w:p>
          <w:p w14:paraId="6E1D5284" w14:textId="77777777" w:rsidR="00911C8C"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lang w:eastAsia="en-GB"/>
              </w:rPr>
            </w:pPr>
            <w:r>
              <w:rPr>
                <w:color w:val="000000" w:themeColor="text1"/>
              </w:rPr>
              <w:t xml:space="preserve">BSs for UAV service are deployed on the ground by adjusting the tilt angle upwards. </w:t>
            </w:r>
            <w:r w:rsidRPr="00B152FB">
              <w:rPr>
                <w:color w:val="000000" w:themeColor="text1"/>
                <w:highlight w:val="yellow"/>
              </w:rPr>
              <w:t>The coverage height is up to 600~1000m</w:t>
            </w:r>
            <w:r>
              <w:rPr>
                <w:color w:val="000000" w:themeColor="text1"/>
              </w:rPr>
              <w:t xml:space="preserve">. </w:t>
            </w:r>
            <w:r w:rsidRPr="00B152FB">
              <w:rPr>
                <w:color w:val="000000" w:themeColor="text1"/>
                <w:highlight w:val="yellow"/>
              </w:rPr>
              <w:t>The ISD for BSs for UAV service is about 2~4km.</w:t>
            </w:r>
          </w:p>
          <w:p w14:paraId="75F38544" w14:textId="77777777" w:rsidR="00911C8C"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r>
              <w:rPr>
                <w:color w:val="000000" w:themeColor="text1"/>
              </w:rPr>
              <w:t>A direct radio link between BS on the ground and UAV UE.</w:t>
            </w:r>
          </w:p>
          <w:p w14:paraId="1A4C7086" w14:textId="77777777" w:rsidR="00911C8C" w:rsidRDefault="00911C8C" w:rsidP="00911C8C">
            <w:pPr>
              <w:pStyle w:val="aff2"/>
              <w:widowControl/>
              <w:numPr>
                <w:ilvl w:val="0"/>
                <w:numId w:val="40"/>
              </w:numPr>
              <w:overflowPunct w:val="0"/>
              <w:autoSpaceDE w:val="0"/>
              <w:autoSpaceDN w:val="0"/>
              <w:adjustRightInd w:val="0"/>
              <w:spacing w:before="0" w:line="240" w:lineRule="auto"/>
              <w:ind w:firstLineChars="0"/>
              <w:jc w:val="left"/>
              <w:rPr>
                <w:color w:val="000000" w:themeColor="text1"/>
              </w:rPr>
            </w:pPr>
            <w:r>
              <w:rPr>
                <w:color w:val="000000" w:themeColor="text1"/>
              </w:rPr>
              <w:t>Specify RF requirements for UAV UE to support higher UL output power.</w:t>
            </w:r>
          </w:p>
          <w:p w14:paraId="01859109" w14:textId="77777777" w:rsidR="00911C8C"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lang w:eastAsia="en-GB"/>
              </w:rPr>
            </w:pPr>
            <w:r>
              <w:rPr>
                <w:color w:val="000000" w:themeColor="text1"/>
              </w:rPr>
              <w:t xml:space="preserve">Example bands: </w:t>
            </w:r>
          </w:p>
          <w:p w14:paraId="7C19BD43" w14:textId="77777777" w:rsidR="00911C8C" w:rsidRDefault="00911C8C" w:rsidP="00911C8C">
            <w:pPr>
              <w:pStyle w:val="aff2"/>
              <w:widowControl/>
              <w:numPr>
                <w:ilvl w:val="2"/>
                <w:numId w:val="40"/>
              </w:numPr>
              <w:overflowPunct w:val="0"/>
              <w:autoSpaceDE w:val="0"/>
              <w:autoSpaceDN w:val="0"/>
              <w:adjustRightInd w:val="0"/>
              <w:spacing w:before="0" w:line="240" w:lineRule="auto"/>
              <w:ind w:firstLineChars="0" w:hanging="327"/>
              <w:jc w:val="left"/>
              <w:rPr>
                <w:color w:val="000000" w:themeColor="text1"/>
              </w:rPr>
            </w:pPr>
            <w:r>
              <w:rPr>
                <w:color w:val="000000" w:themeColor="text1"/>
              </w:rPr>
              <w:t xml:space="preserve">TDD with same TDD pattern, including n41, n77, n78, n79, </w:t>
            </w:r>
          </w:p>
          <w:p w14:paraId="027EBFFC" w14:textId="77777777" w:rsidR="00911C8C" w:rsidRDefault="00911C8C" w:rsidP="00911C8C">
            <w:pPr>
              <w:pStyle w:val="aff2"/>
              <w:widowControl/>
              <w:numPr>
                <w:ilvl w:val="2"/>
                <w:numId w:val="40"/>
              </w:numPr>
              <w:overflowPunct w:val="0"/>
              <w:autoSpaceDE w:val="0"/>
              <w:autoSpaceDN w:val="0"/>
              <w:adjustRightInd w:val="0"/>
              <w:spacing w:before="0" w:line="240" w:lineRule="auto"/>
              <w:ind w:firstLineChars="0" w:hanging="327"/>
              <w:jc w:val="left"/>
              <w:rPr>
                <w:color w:val="000000" w:themeColor="text1"/>
              </w:rPr>
            </w:pPr>
            <w:r>
              <w:rPr>
                <w:color w:val="000000" w:themeColor="text1"/>
              </w:rPr>
              <w:t>FDD: n3</w:t>
            </w:r>
          </w:p>
          <w:p w14:paraId="5397E350" w14:textId="77777777" w:rsidR="00911C8C"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r>
              <w:rPr>
                <w:color w:val="000000" w:themeColor="text1"/>
              </w:rPr>
              <w:t xml:space="preserve">Consider UAV UE with </w:t>
            </w:r>
            <w:proofErr w:type="spellStart"/>
            <w:r w:rsidRPr="00A16947">
              <w:rPr>
                <w:color w:val="000000" w:themeColor="text1"/>
                <w:highlight w:val="yellow"/>
              </w:rPr>
              <w:t>omni</w:t>
            </w:r>
            <w:proofErr w:type="spellEnd"/>
            <w:r w:rsidRPr="00A16947">
              <w:rPr>
                <w:color w:val="000000" w:themeColor="text1"/>
                <w:highlight w:val="yellow"/>
              </w:rPr>
              <w:t>-direction antenna or with antenna array</w:t>
            </w:r>
          </w:p>
          <w:p w14:paraId="04F859D2" w14:textId="77777777" w:rsidR="00911C8C"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r>
              <w:rPr>
                <w:color w:val="000000" w:themeColor="text1"/>
              </w:rPr>
              <w:t xml:space="preserve">Consider UAV UE with up to </w:t>
            </w:r>
            <w:r w:rsidRPr="007B2B08">
              <w:rPr>
                <w:color w:val="000000" w:themeColor="text1"/>
                <w:highlight w:val="yellow"/>
              </w:rPr>
              <w:t>33dBm max total conductive output power</w:t>
            </w:r>
          </w:p>
          <w:p w14:paraId="469A8B08" w14:textId="77777777" w:rsidR="00911C8C"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proofErr w:type="spellStart"/>
            <w:r>
              <w:rPr>
                <w:color w:val="000000" w:themeColor="text1"/>
              </w:rPr>
              <w:t>Analyse</w:t>
            </w:r>
            <w:proofErr w:type="spellEnd"/>
            <w:r>
              <w:rPr>
                <w:color w:val="000000" w:themeColor="text1"/>
              </w:rPr>
              <w:t xml:space="preserve"> co-existence for UAV and considering the details relevant to UAV including antenna array model, and specify requirements if needed.</w:t>
            </w:r>
          </w:p>
          <w:p w14:paraId="31D47F29" w14:textId="77777777" w:rsidR="00911C8C" w:rsidRDefault="00911C8C" w:rsidP="00911C8C">
            <w:pPr>
              <w:pStyle w:val="aff2"/>
              <w:widowControl/>
              <w:numPr>
                <w:ilvl w:val="1"/>
                <w:numId w:val="40"/>
              </w:numPr>
              <w:overflowPunct w:val="0"/>
              <w:autoSpaceDE w:val="0"/>
              <w:autoSpaceDN w:val="0"/>
              <w:adjustRightInd w:val="0"/>
              <w:spacing w:before="0" w:line="240" w:lineRule="auto"/>
              <w:ind w:left="993" w:firstLineChars="0"/>
              <w:jc w:val="left"/>
              <w:rPr>
                <w:color w:val="000000" w:themeColor="text1"/>
              </w:rPr>
            </w:pPr>
            <w:r>
              <w:rPr>
                <w:color w:val="000000" w:themeColor="text1"/>
              </w:rPr>
              <w:t>Specify UE RF requirements, e.g., maximum output power, configured transmission power, SEM.</w:t>
            </w:r>
          </w:p>
          <w:p w14:paraId="401F05C9" w14:textId="77777777" w:rsidR="00911C8C" w:rsidRDefault="00911C8C" w:rsidP="00911C8C">
            <w:pPr>
              <w:pStyle w:val="aff2"/>
              <w:widowControl/>
              <w:numPr>
                <w:ilvl w:val="0"/>
                <w:numId w:val="40"/>
              </w:numPr>
              <w:overflowPunct w:val="0"/>
              <w:autoSpaceDE w:val="0"/>
              <w:autoSpaceDN w:val="0"/>
              <w:adjustRightInd w:val="0"/>
              <w:spacing w:before="0" w:line="240" w:lineRule="auto"/>
              <w:ind w:firstLineChars="0"/>
              <w:jc w:val="left"/>
              <w:rPr>
                <w:color w:val="000000" w:themeColor="text1"/>
              </w:rPr>
            </w:pPr>
            <w:r>
              <w:rPr>
                <w:color w:val="000000" w:themeColor="text1"/>
              </w:rPr>
              <w:t>Specify RRM requirements, if needed</w:t>
            </w:r>
          </w:p>
          <w:p w14:paraId="00EA8A3E" w14:textId="38E6E8A4" w:rsidR="00206782" w:rsidRPr="00911C8C" w:rsidRDefault="00911C8C" w:rsidP="00911C8C">
            <w:pPr>
              <w:widowControl w:val="0"/>
              <w:ind w:firstLine="440"/>
              <w:rPr>
                <w:lang w:eastAsia="en-GB"/>
              </w:rPr>
            </w:pPr>
            <w:r>
              <w:t>Note 1: No RAN1 impact are expected</w:t>
            </w:r>
          </w:p>
        </w:tc>
      </w:tr>
    </w:tbl>
    <w:p w14:paraId="7DC0CCF3" w14:textId="0299B3B2" w:rsidR="00AA2F65" w:rsidRPr="008D3569" w:rsidRDefault="00AA2F65" w:rsidP="00AA2F65">
      <w:pPr>
        <w:rPr>
          <w:lang w:eastAsia="zh-CN"/>
        </w:rPr>
      </w:pPr>
    </w:p>
    <w:p w14:paraId="10657FE2" w14:textId="2958D9ED" w:rsidR="00DE4C97" w:rsidRDefault="001044A5" w:rsidP="001417CE">
      <w:pPr>
        <w:pStyle w:val="2"/>
        <w:numPr>
          <w:ilvl w:val="1"/>
          <w:numId w:val="4"/>
        </w:numPr>
        <w:rPr>
          <w:rFonts w:ascii="Times New Roman" w:hAnsi="Times New Roman"/>
          <w:sz w:val="28"/>
          <w:szCs w:val="28"/>
        </w:rPr>
      </w:pPr>
      <w:bookmarkStart w:id="2" w:name="_Toc187176166"/>
      <w:bookmarkStart w:id="3" w:name="_Toc175766758"/>
      <w:r>
        <w:rPr>
          <w:rFonts w:ascii="Times New Roman" w:hAnsi="Times New Roman"/>
          <w:sz w:val="28"/>
          <w:szCs w:val="28"/>
        </w:rPr>
        <w:t>Deployment</w:t>
      </w:r>
      <w:r w:rsidR="00DE4C97" w:rsidRPr="00B66BB2">
        <w:rPr>
          <w:rFonts w:ascii="Times New Roman" w:hAnsi="Times New Roman"/>
          <w:sz w:val="28"/>
          <w:szCs w:val="28"/>
        </w:rPr>
        <w:t xml:space="preserve"> scenario </w:t>
      </w:r>
    </w:p>
    <w:p w14:paraId="1741E846" w14:textId="457BD6DD" w:rsidR="00C67156" w:rsidRDefault="00C67156" w:rsidP="001044A5">
      <w:pPr>
        <w:overflowPunct w:val="0"/>
        <w:autoSpaceDE w:val="0"/>
        <w:autoSpaceDN w:val="0"/>
        <w:adjustRightInd w:val="0"/>
        <w:spacing w:before="80" w:after="80"/>
        <w:rPr>
          <w:lang w:val="en-US"/>
        </w:rPr>
      </w:pPr>
      <w:bookmarkStart w:id="4" w:name="OLE_LINK4"/>
      <w:bookmarkStart w:id="5" w:name="OLE_LINK3"/>
      <w:r>
        <w:rPr>
          <w:iCs/>
        </w:rPr>
        <w:t>The main application scenarios of UAV include low altitude logistics, travel, tourism, control and supervision, medical rescue</w:t>
      </w:r>
      <w:bookmarkEnd w:id="4"/>
      <w:bookmarkEnd w:id="5"/>
      <w:r>
        <w:rPr>
          <w:iCs/>
        </w:rPr>
        <w:t xml:space="preserve">, etc. </w:t>
      </w:r>
      <w:r w:rsidR="002E1C76">
        <w:rPr>
          <w:iCs/>
        </w:rPr>
        <w:t xml:space="preserve">Although UAV above a certain altitude </w:t>
      </w:r>
      <w:r w:rsidR="00DA1009">
        <w:rPr>
          <w:rFonts w:hint="eastAsia"/>
          <w:iCs/>
          <w:lang w:eastAsia="zh-CN"/>
        </w:rPr>
        <w:t>should</w:t>
      </w:r>
      <w:r w:rsidR="002E1C76">
        <w:rPr>
          <w:iCs/>
        </w:rPr>
        <w:t xml:space="preserve"> be supervision, UAV UE </w:t>
      </w:r>
      <w:r w:rsidR="00875ECF">
        <w:rPr>
          <w:rFonts w:hint="eastAsia"/>
          <w:iCs/>
          <w:lang w:eastAsia="zh-CN"/>
        </w:rPr>
        <w:t>still</w:t>
      </w:r>
      <w:r w:rsidR="00875ECF">
        <w:rPr>
          <w:iCs/>
        </w:rPr>
        <w:t xml:space="preserve"> may</w:t>
      </w:r>
      <w:r w:rsidR="002E1C76">
        <w:rPr>
          <w:iCs/>
        </w:rPr>
        <w:t xml:space="preserve"> be anywhere so UAV BS </w:t>
      </w:r>
      <w:r w:rsidR="00875ECF">
        <w:rPr>
          <w:iCs/>
        </w:rPr>
        <w:t>may need</w:t>
      </w:r>
      <w:r w:rsidR="002E1C76">
        <w:rPr>
          <w:iCs/>
        </w:rPr>
        <w:t xml:space="preserve"> to supply</w:t>
      </w:r>
      <w:r w:rsidR="00875ECF">
        <w:rPr>
          <w:iCs/>
        </w:rPr>
        <w:t xml:space="preserve"> a</w:t>
      </w:r>
      <w:r w:rsidR="002E1C76">
        <w:rPr>
          <w:iCs/>
        </w:rPr>
        <w:t xml:space="preserve"> continuous coverage, which may be not the same as ATG service. In some rural areas, </w:t>
      </w:r>
      <w:bookmarkStart w:id="6" w:name="OLE_LINK1"/>
      <w:bookmarkStart w:id="7" w:name="OLE_LINK2"/>
      <w:r w:rsidR="002E1C76">
        <w:rPr>
          <w:iCs/>
        </w:rPr>
        <w:t>UAV BS ISD may be the same as NR BS ISD</w:t>
      </w:r>
      <w:bookmarkEnd w:id="6"/>
      <w:bookmarkEnd w:id="7"/>
      <w:r w:rsidR="002E1C76">
        <w:rPr>
          <w:iCs/>
        </w:rPr>
        <w:t xml:space="preserve">, but in urban areas, UAV BS should be sparser than NR BS, but they should have similar </w:t>
      </w:r>
      <w:r w:rsidR="00742463">
        <w:rPr>
          <w:iCs/>
        </w:rPr>
        <w:t>network layout</w:t>
      </w:r>
      <w:r w:rsidR="002E1C76">
        <w:rPr>
          <w:iCs/>
        </w:rPr>
        <w:t xml:space="preserve">. Below figures depict the </w:t>
      </w:r>
      <w:r w:rsidR="00742463">
        <w:rPr>
          <w:iCs/>
        </w:rPr>
        <w:t>network layout</w:t>
      </w:r>
      <w:r w:rsidR="002E1C76">
        <w:rPr>
          <w:iCs/>
        </w:rPr>
        <w:t xml:space="preserve"> of UAV and NR for </w:t>
      </w:r>
      <w:r w:rsidR="002E1C76">
        <w:rPr>
          <w:lang w:eastAsia="zh-CN"/>
        </w:rPr>
        <w:t>non-co-located case and co-located case with ISD</w:t>
      </w:r>
      <w:r w:rsidR="002E1C76" w:rsidRPr="00F039F7">
        <w:rPr>
          <w:vertAlign w:val="subscript"/>
          <w:lang w:eastAsia="zh-CN"/>
        </w:rPr>
        <w:t>UAV</w:t>
      </w:r>
      <w:r w:rsidR="002E1C76" w:rsidRPr="00F039F7">
        <w:rPr>
          <w:lang w:eastAsia="zh-CN"/>
        </w:rPr>
        <w:t xml:space="preserve"> </w:t>
      </w:r>
      <w:r w:rsidR="002E1C76">
        <w:rPr>
          <w:lang w:eastAsia="zh-CN"/>
        </w:rPr>
        <w:t>=2*ISD</w:t>
      </w:r>
      <w:r w:rsidR="002E1C76">
        <w:rPr>
          <w:vertAlign w:val="subscript"/>
          <w:lang w:eastAsia="zh-CN"/>
        </w:rPr>
        <w:t>NR</w:t>
      </w:r>
      <w:r w:rsidR="002E1C76">
        <w:rPr>
          <w:iCs/>
        </w:rPr>
        <w:t>.</w:t>
      </w:r>
    </w:p>
    <w:p w14:paraId="3CE1F702" w14:textId="77777777" w:rsidR="006D2EC4" w:rsidRDefault="006D2EC4" w:rsidP="006D2EC4">
      <w:pPr>
        <w:jc w:val="center"/>
      </w:pPr>
      <w:r>
        <w:rPr>
          <w:noProof/>
          <w:lang w:val="en-US" w:eastAsia="zh-CN"/>
        </w:rPr>
        <w:lastRenderedPageBreak/>
        <mc:AlternateContent>
          <mc:Choice Requires="wpc">
            <w:drawing>
              <wp:inline distT="0" distB="0" distL="0" distR="0" wp14:anchorId="32267852" wp14:editId="08E2AF7E">
                <wp:extent cx="5486400" cy="3662998"/>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1" name="组合 231"/>
                        <wpg:cNvGrpSpPr/>
                        <wpg:grpSpPr>
                          <a:xfrm>
                            <a:off x="496108" y="144812"/>
                            <a:ext cx="4475449" cy="3462452"/>
                            <a:chOff x="496108" y="4111746"/>
                            <a:chExt cx="4475449" cy="3462452"/>
                          </a:xfrm>
                        </wpg:grpSpPr>
                        <wps:wsp>
                          <wps:cNvPr id="55" name="六边形 55"/>
                          <wps:cNvSpPr/>
                          <wps:spPr>
                            <a:xfrm>
                              <a:off x="1314673" y="4322243"/>
                              <a:ext cx="503631" cy="428758"/>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六边形 56"/>
                          <wps:cNvSpPr/>
                          <wps:spPr>
                            <a:xfrm>
                              <a:off x="1708863" y="454651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六边形 57"/>
                          <wps:cNvSpPr/>
                          <wps:spPr>
                            <a:xfrm>
                              <a:off x="1712521" y="411797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六边形 58"/>
                          <wps:cNvSpPr/>
                          <wps:spPr>
                            <a:xfrm>
                              <a:off x="917228" y="495543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六边形 59"/>
                          <wps:cNvSpPr/>
                          <wps:spPr>
                            <a:xfrm>
                              <a:off x="1310863" y="517954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六边形 60"/>
                          <wps:cNvSpPr/>
                          <wps:spPr>
                            <a:xfrm>
                              <a:off x="1314673" y="475100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六边形 61"/>
                          <wps:cNvSpPr/>
                          <wps:spPr>
                            <a:xfrm>
                              <a:off x="1708863" y="496670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六边形 62"/>
                          <wps:cNvSpPr/>
                          <wps:spPr>
                            <a:xfrm>
                              <a:off x="2102499" y="519082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六边形 63"/>
                          <wps:cNvSpPr/>
                          <wps:spPr>
                            <a:xfrm>
                              <a:off x="2106308" y="476227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六边形 64"/>
                          <wps:cNvSpPr/>
                          <wps:spPr>
                            <a:xfrm>
                              <a:off x="2105763" y="432972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六边形 65"/>
                          <wps:cNvSpPr/>
                          <wps:spPr>
                            <a:xfrm>
                              <a:off x="2499399" y="4553833"/>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六边形 66"/>
                          <wps:cNvSpPr/>
                          <wps:spPr>
                            <a:xfrm>
                              <a:off x="2503208" y="412528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六边形 67"/>
                          <wps:cNvSpPr/>
                          <wps:spPr>
                            <a:xfrm>
                              <a:off x="2495893" y="498133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六边形 68"/>
                          <wps:cNvSpPr/>
                          <wps:spPr>
                            <a:xfrm>
                              <a:off x="2889529" y="520544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六边形 69"/>
                          <wps:cNvSpPr/>
                          <wps:spPr>
                            <a:xfrm>
                              <a:off x="2893338" y="4776903"/>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六边形 70"/>
                          <wps:cNvSpPr/>
                          <wps:spPr>
                            <a:xfrm>
                              <a:off x="1302933" y="560107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六边形 71"/>
                          <wps:cNvSpPr/>
                          <wps:spPr>
                            <a:xfrm>
                              <a:off x="1696568" y="582519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2" name="六边形 72"/>
                          <wps:cNvSpPr/>
                          <wps:spPr>
                            <a:xfrm>
                              <a:off x="1700378" y="539664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六边形 73"/>
                          <wps:cNvSpPr/>
                          <wps:spPr>
                            <a:xfrm>
                              <a:off x="2098448" y="561431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六边形 74"/>
                          <wps:cNvSpPr/>
                          <wps:spPr>
                            <a:xfrm>
                              <a:off x="2492084" y="583842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六边形 75"/>
                          <wps:cNvSpPr/>
                          <wps:spPr>
                            <a:xfrm>
                              <a:off x="2495893" y="540988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六边形 76"/>
                          <wps:cNvSpPr/>
                          <wps:spPr>
                            <a:xfrm>
                              <a:off x="2889681" y="561796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六边形 77"/>
                          <wps:cNvSpPr/>
                          <wps:spPr>
                            <a:xfrm>
                              <a:off x="3283316" y="584208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六边形 78"/>
                          <wps:cNvSpPr/>
                          <wps:spPr>
                            <a:xfrm>
                              <a:off x="3287126" y="541353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等腰三角形 79"/>
                          <wps:cNvSpPr/>
                          <wps:spPr>
                            <a:xfrm>
                              <a:off x="1784461" y="4476262"/>
                              <a:ext cx="45712" cy="88543"/>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等腰三角形 80"/>
                          <wps:cNvSpPr/>
                          <wps:spPr>
                            <a:xfrm>
                              <a:off x="1375623" y="5117199"/>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等腰三角形 81"/>
                          <wps:cNvSpPr/>
                          <wps:spPr>
                            <a:xfrm>
                              <a:off x="2564703" y="4476557"/>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等腰三角形 82"/>
                          <wps:cNvSpPr/>
                          <wps:spPr>
                            <a:xfrm>
                              <a:off x="2184269" y="5124318"/>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等腰三角形 83"/>
                          <wps:cNvSpPr/>
                          <wps:spPr>
                            <a:xfrm>
                              <a:off x="2961603" y="5124318"/>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等腰三角形 84"/>
                          <wps:cNvSpPr/>
                          <wps:spPr>
                            <a:xfrm>
                              <a:off x="1778339" y="5756960"/>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等腰三角形 85"/>
                          <wps:cNvSpPr/>
                          <wps:spPr>
                            <a:xfrm>
                              <a:off x="2586561" y="5763944"/>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等腰三角形 86"/>
                          <wps:cNvSpPr/>
                          <wps:spPr>
                            <a:xfrm>
                              <a:off x="3364309" y="5763944"/>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91" name="组合 91"/>
                          <wpg:cNvGrpSpPr/>
                          <wpg:grpSpPr>
                            <a:xfrm>
                              <a:off x="2896737" y="4141962"/>
                              <a:ext cx="900430" cy="856615"/>
                              <a:chOff x="180000" y="180000"/>
                              <a:chExt cx="900430" cy="856615"/>
                            </a:xfrm>
                          </wpg:grpSpPr>
                          <wps:wsp>
                            <wps:cNvPr id="87" name="六边形 87"/>
                            <wps:cNvSpPr/>
                            <wps:spPr>
                              <a:xfrm>
                                <a:off x="180000" y="38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 name="六边形 88"/>
                            <wps:cNvSpPr/>
                            <wps:spPr>
                              <a:xfrm>
                                <a:off x="573700" y="60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六边形 89"/>
                            <wps:cNvSpPr/>
                            <wps:spPr>
                              <a:xfrm>
                                <a:off x="577510" y="180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等腰三角形 90"/>
                            <wps:cNvSpPr/>
                            <wps:spPr>
                              <a:xfrm>
                                <a:off x="654980" y="53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46" name="组合 146"/>
                          <wpg:cNvGrpSpPr/>
                          <wpg:grpSpPr>
                            <a:xfrm>
                              <a:off x="3680826" y="5432978"/>
                              <a:ext cx="900430" cy="855981"/>
                              <a:chOff x="0" y="0"/>
                              <a:chExt cx="900430" cy="856615"/>
                            </a:xfrm>
                          </wpg:grpSpPr>
                          <wps:wsp>
                            <wps:cNvPr id="147" name="六边形 14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六边形 14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六边形 14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等腰三角形 15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51" name="组合 151"/>
                          <wpg:cNvGrpSpPr/>
                          <wpg:grpSpPr>
                            <a:xfrm>
                              <a:off x="899177" y="6034551"/>
                              <a:ext cx="900430" cy="855981"/>
                              <a:chOff x="0" y="0"/>
                              <a:chExt cx="900430" cy="856615"/>
                            </a:xfrm>
                          </wpg:grpSpPr>
                          <wps:wsp>
                            <wps:cNvPr id="152" name="六边形 15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六边形 15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六边形 15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等腰三角形 15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56" name="组合 156"/>
                          <wpg:cNvGrpSpPr/>
                          <wpg:grpSpPr>
                            <a:xfrm>
                              <a:off x="1693169" y="6046050"/>
                              <a:ext cx="900430" cy="855981"/>
                              <a:chOff x="0" y="0"/>
                              <a:chExt cx="900430" cy="856615"/>
                            </a:xfrm>
                          </wpg:grpSpPr>
                          <wps:wsp>
                            <wps:cNvPr id="157" name="六边形 15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六边形 15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六边形 15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等腰三角形 16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61" name="组合 161"/>
                          <wpg:cNvGrpSpPr/>
                          <wpg:grpSpPr>
                            <a:xfrm>
                              <a:off x="3283316" y="4795041"/>
                              <a:ext cx="900430" cy="855981"/>
                              <a:chOff x="0" y="0"/>
                              <a:chExt cx="900430" cy="856615"/>
                            </a:xfrm>
                          </wpg:grpSpPr>
                          <wps:wsp>
                            <wps:cNvPr id="162" name="六边形 16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六边形 16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六边形 16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 name="等腰三角形 16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66" name="组合 166"/>
                          <wpg:cNvGrpSpPr/>
                          <wpg:grpSpPr>
                            <a:xfrm>
                              <a:off x="2489582" y="6054565"/>
                              <a:ext cx="900430" cy="855981"/>
                              <a:chOff x="0" y="0"/>
                              <a:chExt cx="900430" cy="856615"/>
                            </a:xfrm>
                          </wpg:grpSpPr>
                          <wps:wsp>
                            <wps:cNvPr id="167" name="六边形 16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 name="六边形 16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六边形 16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等腰三角形 17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71" name="组合 171"/>
                          <wpg:cNvGrpSpPr/>
                          <wpg:grpSpPr>
                            <a:xfrm>
                              <a:off x="3279506" y="6064802"/>
                              <a:ext cx="900430" cy="855343"/>
                              <a:chOff x="0" y="0"/>
                              <a:chExt cx="900430" cy="856615"/>
                            </a:xfrm>
                          </wpg:grpSpPr>
                          <wps:wsp>
                            <wps:cNvPr id="172" name="六边形 17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六边形 17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六边形 17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等腰三角形 17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76" name="组合 176"/>
                          <wpg:cNvGrpSpPr/>
                          <wpg:grpSpPr>
                            <a:xfrm>
                              <a:off x="4071127" y="6083946"/>
                              <a:ext cx="900430" cy="854709"/>
                              <a:chOff x="0" y="0"/>
                              <a:chExt cx="900430" cy="856615"/>
                            </a:xfrm>
                          </wpg:grpSpPr>
                          <wps:wsp>
                            <wps:cNvPr id="177" name="六边形 17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六边形 17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六边形 17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等腰三角形 18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81" name="组合 181"/>
                          <wpg:cNvGrpSpPr/>
                          <wpg:grpSpPr>
                            <a:xfrm>
                              <a:off x="496108" y="6670594"/>
                              <a:ext cx="900430" cy="855343"/>
                              <a:chOff x="0" y="0"/>
                              <a:chExt cx="900430" cy="856615"/>
                            </a:xfrm>
                          </wpg:grpSpPr>
                          <wps:wsp>
                            <wps:cNvPr id="202" name="六边形 20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六边形 20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六边形 20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等腰三角形 20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82" name="组合 182"/>
                          <wpg:cNvGrpSpPr/>
                          <wpg:grpSpPr>
                            <a:xfrm>
                              <a:off x="1289858" y="6682023"/>
                              <a:ext cx="900430" cy="855343"/>
                              <a:chOff x="793750" y="11430"/>
                              <a:chExt cx="900430" cy="856615"/>
                            </a:xfrm>
                          </wpg:grpSpPr>
                          <wps:wsp>
                            <wps:cNvPr id="198" name="六边形 198"/>
                            <wps:cNvSpPr/>
                            <wps:spPr>
                              <a:xfrm>
                                <a:off x="793750" y="2159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六边形 199"/>
                            <wps:cNvSpPr/>
                            <wps:spPr>
                              <a:xfrm>
                                <a:off x="1187450" y="4400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六边形 200"/>
                            <wps:cNvSpPr/>
                            <wps:spPr>
                              <a:xfrm>
                                <a:off x="1191260" y="114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 name="等腰三角形 201"/>
                            <wps:cNvSpPr/>
                            <wps:spPr>
                              <a:xfrm>
                                <a:off x="1268730" y="36195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83" name="组合 183"/>
                          <wpg:cNvGrpSpPr/>
                          <wpg:grpSpPr>
                            <a:xfrm>
                              <a:off x="2086148" y="6690913"/>
                              <a:ext cx="900430" cy="855343"/>
                              <a:chOff x="1590040" y="20320"/>
                              <a:chExt cx="900430" cy="856615"/>
                            </a:xfrm>
                          </wpg:grpSpPr>
                          <wps:wsp>
                            <wps:cNvPr id="194" name="六边形 194"/>
                            <wps:cNvSpPr/>
                            <wps:spPr>
                              <a:xfrm>
                                <a:off x="1590040" y="22479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六边形 195"/>
                            <wps:cNvSpPr/>
                            <wps:spPr>
                              <a:xfrm>
                                <a:off x="1983740" y="44894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六边形 196"/>
                            <wps:cNvSpPr/>
                            <wps:spPr>
                              <a:xfrm>
                                <a:off x="1987550" y="2032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等腰三角形 197"/>
                            <wps:cNvSpPr/>
                            <wps:spPr>
                              <a:xfrm>
                                <a:off x="2065020" y="37084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84" name="组合 184"/>
                          <wpg:cNvGrpSpPr/>
                          <wpg:grpSpPr>
                            <a:xfrm>
                              <a:off x="2876088" y="6701073"/>
                              <a:ext cx="900430" cy="854709"/>
                              <a:chOff x="2379980" y="30480"/>
                              <a:chExt cx="900430" cy="856615"/>
                            </a:xfrm>
                          </wpg:grpSpPr>
                          <wps:wsp>
                            <wps:cNvPr id="190" name="六边形 190"/>
                            <wps:cNvSpPr/>
                            <wps:spPr>
                              <a:xfrm>
                                <a:off x="2379980" y="23495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六边形 191"/>
                            <wps:cNvSpPr/>
                            <wps:spPr>
                              <a:xfrm>
                                <a:off x="2773680" y="45910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 name="六边形 192"/>
                            <wps:cNvSpPr/>
                            <wps:spPr>
                              <a:xfrm>
                                <a:off x="2777490" y="3048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等腰三角形 193"/>
                            <wps:cNvSpPr/>
                            <wps:spPr>
                              <a:xfrm>
                                <a:off x="2854960" y="38100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185" name="组合 185"/>
                          <wpg:cNvGrpSpPr/>
                          <wpg:grpSpPr>
                            <a:xfrm>
                              <a:off x="3667933" y="6720123"/>
                              <a:ext cx="900430" cy="854075"/>
                              <a:chOff x="3171825" y="49530"/>
                              <a:chExt cx="900430" cy="856615"/>
                            </a:xfrm>
                          </wpg:grpSpPr>
                          <wps:wsp>
                            <wps:cNvPr id="186" name="六边形 186"/>
                            <wps:cNvSpPr/>
                            <wps:spPr>
                              <a:xfrm>
                                <a:off x="3171825" y="254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六边形 187"/>
                            <wps:cNvSpPr/>
                            <wps:spPr>
                              <a:xfrm>
                                <a:off x="3565525" y="4781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六边形 188"/>
                            <wps:cNvSpPr/>
                            <wps:spPr>
                              <a:xfrm>
                                <a:off x="3569335" y="495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等腰三角形 189"/>
                            <wps:cNvSpPr/>
                            <wps:spPr>
                              <a:xfrm>
                                <a:off x="3646805" y="40005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6" name="组合 206"/>
                          <wpg:cNvGrpSpPr/>
                          <wpg:grpSpPr>
                            <a:xfrm>
                              <a:off x="509293" y="5389566"/>
                              <a:ext cx="900430" cy="855343"/>
                              <a:chOff x="0" y="0"/>
                              <a:chExt cx="900430" cy="856615"/>
                            </a:xfrm>
                          </wpg:grpSpPr>
                          <wps:wsp>
                            <wps:cNvPr id="227" name="六边形 22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 name="六边形 22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 name="六边形 22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 name="等腰三角形 23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8" name="组合 208"/>
                          <wpg:cNvGrpSpPr/>
                          <wpg:grpSpPr>
                            <a:xfrm>
                              <a:off x="4067317" y="4816456"/>
                              <a:ext cx="900430" cy="855343"/>
                              <a:chOff x="1590040" y="20320"/>
                              <a:chExt cx="900430" cy="856615"/>
                            </a:xfrm>
                          </wpg:grpSpPr>
                          <wps:wsp>
                            <wps:cNvPr id="219" name="六边形 219"/>
                            <wps:cNvSpPr/>
                            <wps:spPr>
                              <a:xfrm>
                                <a:off x="1590040" y="22479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六边形 220"/>
                            <wps:cNvSpPr/>
                            <wps:spPr>
                              <a:xfrm>
                                <a:off x="1983740" y="44894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 name="六边形 221"/>
                            <wps:cNvSpPr/>
                            <wps:spPr>
                              <a:xfrm>
                                <a:off x="1987550" y="2032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等腰三角形 222"/>
                            <wps:cNvSpPr/>
                            <wps:spPr>
                              <a:xfrm>
                                <a:off x="2065020" y="37084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09" name="组合 209"/>
                          <wpg:cNvGrpSpPr/>
                          <wpg:grpSpPr>
                            <a:xfrm>
                              <a:off x="522889" y="4111746"/>
                              <a:ext cx="900430" cy="854709"/>
                              <a:chOff x="2379980" y="30480"/>
                              <a:chExt cx="900430" cy="856615"/>
                            </a:xfrm>
                          </wpg:grpSpPr>
                          <wps:wsp>
                            <wps:cNvPr id="215" name="六边形 215"/>
                            <wps:cNvSpPr/>
                            <wps:spPr>
                              <a:xfrm>
                                <a:off x="2379980" y="23495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六边形 216"/>
                            <wps:cNvSpPr/>
                            <wps:spPr>
                              <a:xfrm>
                                <a:off x="2773680" y="45910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 name="六边形 217"/>
                            <wps:cNvSpPr/>
                            <wps:spPr>
                              <a:xfrm>
                                <a:off x="2777490" y="3048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等腰三角形 218"/>
                            <wps:cNvSpPr/>
                            <wps:spPr>
                              <a:xfrm>
                                <a:off x="2854960" y="38100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10" name="组合 210"/>
                          <wpg:cNvGrpSpPr/>
                          <wpg:grpSpPr>
                            <a:xfrm>
                              <a:off x="3686728" y="4162416"/>
                              <a:ext cx="900430" cy="854075"/>
                              <a:chOff x="3171825" y="49530"/>
                              <a:chExt cx="900430" cy="856615"/>
                            </a:xfrm>
                          </wpg:grpSpPr>
                          <wps:wsp>
                            <wps:cNvPr id="211" name="六边形 211"/>
                            <wps:cNvSpPr/>
                            <wps:spPr>
                              <a:xfrm>
                                <a:off x="3171825" y="254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六边形 212"/>
                            <wps:cNvSpPr/>
                            <wps:spPr>
                              <a:xfrm>
                                <a:off x="3565525" y="4781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六边形 213"/>
                            <wps:cNvSpPr/>
                            <wps:spPr>
                              <a:xfrm>
                                <a:off x="3569335" y="495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等腰三角形 214"/>
                            <wps:cNvSpPr/>
                            <wps:spPr>
                              <a:xfrm>
                                <a:off x="3646805" y="40005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232" name="组合 232"/>
                        <wpg:cNvGrpSpPr/>
                        <wpg:grpSpPr>
                          <a:xfrm>
                            <a:off x="789431" y="143884"/>
                            <a:ext cx="3400161" cy="3025031"/>
                            <a:chOff x="1425940" y="660373"/>
                            <a:chExt cx="3400161" cy="3025031"/>
                          </a:xfrm>
                        </wpg:grpSpPr>
                        <wpg:grpSp>
                          <wpg:cNvPr id="43" name="组合 43"/>
                          <wpg:cNvGrpSpPr/>
                          <wpg:grpSpPr>
                            <a:xfrm>
                              <a:off x="2223762" y="660373"/>
                              <a:ext cx="1806122" cy="1732019"/>
                              <a:chOff x="0" y="381645"/>
                              <a:chExt cx="1763731" cy="1725934"/>
                            </a:xfrm>
                          </wpg:grpSpPr>
                          <wps:wsp>
                            <wps:cNvPr id="38" name="六边形 38"/>
                            <wps:cNvSpPr/>
                            <wps:spPr>
                              <a:xfrm>
                                <a:off x="0" y="815827"/>
                                <a:ext cx="987552" cy="863127"/>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六边形 39"/>
                            <wps:cNvSpPr/>
                            <wps:spPr>
                              <a:xfrm>
                                <a:off x="776306" y="1244614"/>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六边形 40"/>
                            <wps:cNvSpPr/>
                            <wps:spPr>
                              <a:xfrm>
                                <a:off x="772648" y="381645"/>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等腰三角形 41"/>
                            <wps:cNvSpPr/>
                            <wps:spPr>
                              <a:xfrm>
                                <a:off x="920769" y="1199668"/>
                                <a:ext cx="114332" cy="70243"/>
                              </a:xfrm>
                              <a:prstGeom prst="triangle">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4" name="组合 44"/>
                          <wpg:cNvGrpSpPr/>
                          <wpg:grpSpPr>
                            <a:xfrm>
                              <a:off x="3020161" y="1967095"/>
                              <a:ext cx="1805940" cy="1718309"/>
                              <a:chOff x="0" y="0"/>
                              <a:chExt cx="1763731" cy="1725934"/>
                            </a:xfrm>
                          </wpg:grpSpPr>
                          <wps:wsp>
                            <wps:cNvPr id="45" name="六边形 45"/>
                            <wps:cNvSpPr/>
                            <wps:spPr>
                              <a:xfrm>
                                <a:off x="0" y="434182"/>
                                <a:ext cx="987552" cy="863127"/>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六边形 46"/>
                            <wps:cNvSpPr/>
                            <wps:spPr>
                              <a:xfrm>
                                <a:off x="776306" y="862969"/>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六边形 47"/>
                            <wps:cNvSpPr/>
                            <wps:spPr>
                              <a:xfrm>
                                <a:off x="772648" y="0"/>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等腰三角形 48"/>
                            <wps:cNvSpPr/>
                            <wps:spPr>
                              <a:xfrm>
                                <a:off x="920769" y="818023"/>
                                <a:ext cx="114332" cy="70243"/>
                              </a:xfrm>
                              <a:prstGeom prst="triangle">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9" name="组合 49"/>
                          <wpg:cNvGrpSpPr/>
                          <wpg:grpSpPr>
                            <a:xfrm>
                              <a:off x="1425940" y="1951899"/>
                              <a:ext cx="1805940" cy="1717675"/>
                              <a:chOff x="0" y="0"/>
                              <a:chExt cx="1763731" cy="1725934"/>
                            </a:xfrm>
                          </wpg:grpSpPr>
                          <wps:wsp>
                            <wps:cNvPr id="50" name="六边形 50"/>
                            <wps:cNvSpPr/>
                            <wps:spPr>
                              <a:xfrm>
                                <a:off x="0" y="434182"/>
                                <a:ext cx="987552" cy="863127"/>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六边形 51"/>
                            <wps:cNvSpPr/>
                            <wps:spPr>
                              <a:xfrm>
                                <a:off x="776306" y="862969"/>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六边形 52"/>
                            <wps:cNvSpPr/>
                            <wps:spPr>
                              <a:xfrm>
                                <a:off x="772648" y="0"/>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等腰三角形 53"/>
                            <wps:cNvSpPr/>
                            <wps:spPr>
                              <a:xfrm>
                                <a:off x="920769" y="818023"/>
                                <a:ext cx="114332" cy="70243"/>
                              </a:xfrm>
                              <a:prstGeom prst="triangle">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c:wpc>
                  </a:graphicData>
                </a:graphic>
              </wp:inline>
            </w:drawing>
          </mc:Choice>
          <mc:Fallback>
            <w:pict>
              <v:group w14:anchorId="6034172C" id="画布 1" o:spid="_x0000_s1026" editas="canvas" style="width:6in;height:288.45pt;mso-position-horizontal-relative:char;mso-position-vertical-relative:line" coordsize="54864,36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6626;visibility:visible;mso-wrap-style:square">
                  <v:fill o:detectmouseclick="t"/>
                  <v:path o:connecttype="none"/>
                </v:shape>
                <v:group id="组合 231" o:spid="_x0000_s1028" style="position:absolute;left:4961;top:1448;width:44754;height:34624" coordorigin="4961,41117" coordsize="44754,34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55" o:spid="_x0000_s1029" type="#_x0000_t9" style="position:absolute;left:13146;top:43222;width:5037;height:4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" adj="4597" fillcolor="white [3201]" strokecolor="black [3200]"/>
                  <v:shape id="六边形 56" o:spid="_x0000_s1030" type="#_x0000_t9" style="position:absolute;left:17088;top:4546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" adj="4596" fillcolor="white [3201]" strokecolor="black [3200]"/>
                  <v:shape id="六边形 57" o:spid="_x0000_s1031" type="#_x0000_t9" style="position:absolute;left:17125;top:41179;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" adj="4596" fillcolor="white [3201]" strokecolor="black [3200]"/>
                  <v:shape id="六边形 58" o:spid="_x0000_s1032" type="#_x0000_t9" style="position:absolute;left:9172;top:49554;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" adj="4596" fillcolor="white [3201]" strokecolor="black [3200]"/>
                  <v:shape id="六边形 59" o:spid="_x0000_s1033" type="#_x0000_t9" style="position:absolute;left:13108;top:5179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" adj="4596" fillcolor="white [3201]" strokecolor="black [3200]"/>
                  <v:shape id="六边形 60" o:spid="_x0000_s1034" type="#_x0000_t9" style="position:absolute;left:13146;top:4751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" adj="4596" fillcolor="white [3201]" strokecolor="black [3200]"/>
                  <v:shape id="六边形 61" o:spid="_x0000_s1035" type="#_x0000_t9" style="position:absolute;left:17088;top:4966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" adj="4596" fillcolor="white [3201]" strokecolor="black [3200]"/>
                  <v:shape id="六边形 62" o:spid="_x0000_s1036" type="#_x0000_t9" style="position:absolute;left:21024;top:5190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" adj="4596" fillcolor="white [3201]" strokecolor="black [3200]"/>
                  <v:shape id="六边形 63" o:spid="_x0000_s1037" type="#_x0000_t9" style="position:absolute;left:21063;top:47622;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" adj="4596" fillcolor="white [3201]" strokecolor="black [3200]"/>
                  <v:shape id="六边形 64" o:spid="_x0000_s1038" type="#_x0000_t9" style="position:absolute;left:21057;top:4329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" adj="4596" fillcolor="white [3201]" strokecolor="black [3200]"/>
                  <v:shape id="六边形 65" o:spid="_x0000_s1039" type="#_x0000_t9" style="position:absolute;left:24993;top:4553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" adj="4596" fillcolor="white [3201]" strokecolor="black [3200]"/>
                  <v:shape id="六边形 66" o:spid="_x0000_s1040" type="#_x0000_t9" style="position:absolute;left:25032;top:41252;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" adj="4596" fillcolor="white [3201]" strokecolor="black [3200]"/>
                  <v:shape id="六边形 67" o:spid="_x0000_s1041" type="#_x0000_t9" style="position:absolute;left:24958;top:4981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" adj="4596" fillcolor="white [3201]" strokecolor="black [3200]"/>
                  <v:shape id="六边形 68" o:spid="_x0000_s1042" type="#_x0000_t9" style="position:absolute;left:28895;top:52054;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" adj="4596" fillcolor="white [3201]" strokecolor="black [3200]"/>
                  <v:shape id="六边形 69" o:spid="_x0000_s1043" type="#_x0000_t9" style="position:absolute;left:28933;top:47769;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" adj="4596" fillcolor="white [3201]" strokecolor="black [3200]"/>
                  <v:shape id="六边形 70" o:spid="_x0000_s1044" type="#_x0000_t9" style="position:absolute;left:13029;top:56010;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" adj="4596" fillcolor="white [3201]" strokecolor="black [3200]"/>
                  <v:shape id="六边形 71" o:spid="_x0000_s1045" type="#_x0000_t9" style="position:absolute;left:16965;top:58251;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" adj="4596" fillcolor="white [3201]" strokecolor="black [3200]"/>
                  <v:shape id="六边形 72" o:spid="_x0000_s1046" type="#_x0000_t9" style="position:absolute;left:17003;top:53966;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" adj="4596" fillcolor="white [3201]" strokecolor="black [3200]"/>
                  <v:shape id="六边形 73" o:spid="_x0000_s1047" type="#_x0000_t9" style="position:absolute;left:20984;top:5614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" adj="4596" fillcolor="white [3201]" strokecolor="black [3200]"/>
                  <v:shape id="六边形 74" o:spid="_x0000_s1048" type="#_x0000_t9" style="position:absolute;left:24920;top:58384;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" adj="4596" fillcolor="white [3201]" strokecolor="black [3200]"/>
                  <v:shape id="六边形 75" o:spid="_x0000_s1049" type="#_x0000_t9" style="position:absolute;left:24958;top:54098;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" adj="4596" fillcolor="white [3201]" strokecolor="black [3200]"/>
                  <v:shape id="六边形 76" o:spid="_x0000_s1050" type="#_x0000_t9" style="position:absolute;left:28896;top:56179;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" adj="4596" fillcolor="white [3201]" strokecolor="black [3200]"/>
                  <v:shape id="六边形 77" o:spid="_x0000_s1051" type="#_x0000_t9" style="position:absolute;left:32833;top:58420;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" adj="4596" fillcolor="white [3201]" strokecolor="black [3200]"/>
                  <v:shape id="六边形 78" o:spid="_x0000_s1052" type="#_x0000_t9" style="position:absolute;left:32871;top:54135;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" adj="4596" fillcolor="white [3201]" strokecolor="black [320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79" o:spid="_x0000_s1053" type="#_x0000_t5" style="position:absolute;left:17844;top:44762;width:4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" fillcolor="black [3200]" strokecolor="black [1600]" strokeweight="2pt"/>
                  <v:shape id="等腰三角形 80" o:spid="_x0000_s1054" type="#_x0000_t5" style="position:absolute;left:13756;top:51171;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" fillcolor="black [3200]" strokecolor="black [1600]" strokeweight="2pt"/>
                  <v:shape id="等腰三角形 81" o:spid="_x0000_s1055" type="#_x0000_t5" style="position:absolute;left:25647;top:44765;width:450;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" fillcolor="black [3200]" strokecolor="black [1600]" strokeweight="2pt"/>
                  <v:shape id="等腰三角形 82" o:spid="_x0000_s1056" type="#_x0000_t5" style="position:absolute;left:21842;top:51243;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" fillcolor="black [3200]" strokecolor="black [1600]" strokeweight="2pt"/>
                  <v:shape id="等腰三角形 83" o:spid="_x0000_s1057" type="#_x0000_t5" style="position:absolute;left:29616;top:51243;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" fillcolor="black [3200]" strokecolor="black [1600]" strokeweight="2pt"/>
                  <v:shape id="等腰三角形 84" o:spid="_x0000_s1058" type="#_x0000_t5" style="position:absolute;left:17783;top:57569;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" fillcolor="black [3200]" strokecolor="black [1600]" strokeweight="2pt"/>
                  <v:shape id="等腰三角形 85" o:spid="_x0000_s1059" type="#_x0000_t5" style="position:absolute;left:25865;top:57639;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" fillcolor="black [3200]" strokecolor="black [1600]" strokeweight="2pt"/>
                  <v:shape id="等腰三角形 86" o:spid="_x0000_s1060" type="#_x0000_t5" style="position:absolute;left:33643;top:57639;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" fillcolor="black [3200]" strokecolor="black [1600]" strokeweight="2pt"/>
                  <v:group id="组合 91" o:spid="_x0000_s1061" style="position:absolute;left:28967;top:41419;width:9004;height:8566" coordorigin="1800,180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六边形 87" o:spid="_x0000_s1062" type="#_x0000_t9" style="position:absolute;left:1800;top:38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" adj="4595" fillcolor="white [3201]" strokecolor="black [3200]"/>
                    <v:shape id="六边形 88" o:spid="_x0000_s1063" type="#_x0000_t9" style="position:absolute;left:5737;top:60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" adj="4595" fillcolor="white [3201]" strokecolor="black [3200]"/>
                    <v:shape id="六边形 89" o:spid="_x0000_s1064" type="#_x0000_t9" style="position:absolute;left:5775;top:180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" adj="4595" fillcolor="white [3201]" strokecolor="black [3200]"/>
                    <v:shape id="等腰三角形 90" o:spid="_x0000_s1065" type="#_x0000_t5" style="position:absolute;left:6549;top:53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" fillcolor="black [3200]" strokecolor="black [1600]" strokeweight="2pt"/>
                  </v:group>
                  <v:group id="组合 146" o:spid="_x0000_s1066" style="position:absolute;left:36808;top:54329;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六边形 147" o:spid="_x0000_s106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" adj="4595" fillcolor="white [3201]" strokecolor="black [3200]"/>
                    <v:shape id="六边形 148" o:spid="_x0000_s106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" adj="4595" fillcolor="white [3201]" strokecolor="black [3200]"/>
                    <v:shape id="六边形 149" o:spid="_x0000_s106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" adj="4595" fillcolor="white [3201]" strokecolor="black [3200]"/>
                    <v:shape id="等腰三角形 150" o:spid="_x0000_s107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" fillcolor="black [3200]" strokecolor="black [1600]" strokeweight="2pt"/>
                  </v:group>
                  <v:group id="组合 151" o:spid="_x0000_s1071" style="position:absolute;left:8991;top:60345;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shape id="六边形 152" o:spid="_x0000_s107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" adj="4595" fillcolor="white [3201]" strokecolor="black [3200]"/>
                    <v:shape id="六边形 153" o:spid="_x0000_s107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" adj="4595" fillcolor="white [3201]" strokecolor="black [3200]"/>
                    <v:shape id="六边形 154" o:spid="_x0000_s107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" adj="4595" fillcolor="white [3201]" strokecolor="black [3200]"/>
                    <v:shape id="等腰三角形 155" o:spid="_x0000_s107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" fillcolor="black [3200]" strokecolor="black [1600]" strokeweight="2pt"/>
                  </v:group>
                  <v:group id="组合 156" o:spid="_x0000_s1076" style="position:absolute;left:16931;top:60460;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shape id="六边形 157" o:spid="_x0000_s107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" adj="4595" fillcolor="white [3201]" strokecolor="black [3200]"/>
                    <v:shape id="六边形 158" o:spid="_x0000_s107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" adj="4595" fillcolor="white [3201]" strokecolor="black [3200]"/>
                    <v:shape id="六边形 159" o:spid="_x0000_s107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" adj="4595" fillcolor="white [3201]" strokecolor="black [3200]"/>
                    <v:shape id="等腰三角形 160" o:spid="_x0000_s108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" fillcolor="black [3200]" strokecolor="black [1600]" strokeweight="2pt"/>
                  </v:group>
                  <v:group id="组合 161" o:spid="_x0000_s1081" style="position:absolute;left:32833;top:47950;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六边形 162" o:spid="_x0000_s108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" adj="4595" fillcolor="white [3201]" strokecolor="black [3200]"/>
                    <v:shape id="六边形 163" o:spid="_x0000_s108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" adj="4595" fillcolor="white [3201]" strokecolor="black [3200]"/>
                    <v:shape id="六边形 164" o:spid="_x0000_s108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" adj="4595" fillcolor="white [3201]" strokecolor="black [3200]"/>
                    <v:shape id="等腰三角形 165" o:spid="_x0000_s108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" fillcolor="black [3200]" strokecolor="black [1600]" strokeweight="2pt"/>
                  </v:group>
                  <v:group id="组合 166" o:spid="_x0000_s1086" style="position:absolute;left:24895;top:60545;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六边形 167" o:spid="_x0000_s108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" adj="4595" fillcolor="white [3201]" strokecolor="black [3200]"/>
                    <v:shape id="六边形 168" o:spid="_x0000_s108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" adj="4595" fillcolor="white [3201]" strokecolor="black [3200]"/>
                    <v:shape id="六边形 169" o:spid="_x0000_s108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" adj="4595" fillcolor="white [3201]" strokecolor="black [3200]"/>
                    <v:shape id="等腰三角形 170" o:spid="_x0000_s109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" fillcolor="black [3200]" strokecolor="black [1600]" strokeweight="2pt"/>
                  </v:group>
                  <v:group id="组合 171" o:spid="_x0000_s1091" style="position:absolute;left:32795;top:60648;width:9004;height:855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shape id="六边形 172" o:spid="_x0000_s109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" adj="4595" fillcolor="white [3201]" strokecolor="black [3200]"/>
                    <v:shape id="六边形 173" o:spid="_x0000_s109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" adj="4595" fillcolor="white [3201]" strokecolor="black [3200]"/>
                    <v:shape id="六边形 174" o:spid="_x0000_s109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" adj="4595" fillcolor="white [3201]" strokecolor="black [3200]"/>
                    <v:shape id="等腰三角形 175" o:spid="_x0000_s109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" fillcolor="black [3200]" strokecolor="black [1600]" strokeweight="2pt"/>
                  </v:group>
                  <v:group id="组合 176" o:spid="_x0000_s1096" style="position:absolute;left:40711;top:60839;width:9004;height:8547"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shape id="六边形 177" o:spid="_x0000_s109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" adj="4595" fillcolor="white [3201]" strokecolor="black [3200]"/>
                    <v:shape id="六边形 178" o:spid="_x0000_s109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" adj="4595" fillcolor="white [3201]" strokecolor="black [3200]"/>
                    <v:shape id="六边形 179" o:spid="_x0000_s109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" adj="4595" fillcolor="white [3201]" strokecolor="black [3200]"/>
                    <v:shape id="等腰三角形 180" o:spid="_x0000_s110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" fillcolor="black [3200]" strokecolor="black [1600]" strokeweight="2pt"/>
                  </v:group>
                  <v:group id="组合 181" o:spid="_x0000_s1101" style="position:absolute;left:4961;top:66705;width:9004;height:855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六边形 202" o:spid="_x0000_s110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" adj="4595" fillcolor="white [3201]" strokecolor="black [3200]"/>
                    <v:shape id="六边形 203" o:spid="_x0000_s110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" adj="4595" fillcolor="white [3201]" strokecolor="black [3200]"/>
                    <v:shape id="六边形 204" o:spid="_x0000_s110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" adj="4595" fillcolor="white [3201]" strokecolor="black [3200]"/>
                    <v:shape id="等腰三角形 205" o:spid="_x0000_s110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" fillcolor="black [3200]" strokecolor="black [1600]" strokeweight="2pt"/>
                  </v:group>
                  <v:group id="组合 182" o:spid="_x0000_s1106" style="position:absolute;left:12898;top:66820;width:9004;height:8553" coordorigin="7937,11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六边形 198" o:spid="_x0000_s1107" type="#_x0000_t9" style="position:absolute;left:7937;top:2159;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" adj="4595" fillcolor="white [3201]" strokecolor="black [3200]"/>
                    <v:shape id="六边形 199" o:spid="_x0000_s1108" type="#_x0000_t9" style="position:absolute;left:11874;top:440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" adj="4595" fillcolor="white [3201]" strokecolor="black [3200]"/>
                    <v:shape id="六边形 200" o:spid="_x0000_s1109" type="#_x0000_t9" style="position:absolute;left:11912;top:11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" adj="4595" fillcolor="white [3201]" strokecolor="black [3200]"/>
                    <v:shape id="等腰三角形 201" o:spid="_x0000_s1110" type="#_x0000_t5" style="position:absolute;left:12687;top:3619;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" fillcolor="black [3200]" strokecolor="black [1600]" strokeweight="2pt"/>
                  </v:group>
                  <v:group id="组合 183" o:spid="_x0000_s1111" style="position:absolute;left:20861;top:66909;width:9004;height:8553" coordorigin="15900,20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shape id="六边形 194" o:spid="_x0000_s1112" type="#_x0000_t9" style="position:absolute;left:15900;top:2247;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" adj="4595" fillcolor="white [3201]" strokecolor="black [3200]"/>
                    <v:shape id="六边形 195" o:spid="_x0000_s1113" type="#_x0000_t9" style="position:absolute;left:19837;top:448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" adj="4595" fillcolor="white [3201]" strokecolor="black [3200]"/>
                    <v:shape id="六边形 196" o:spid="_x0000_s1114" type="#_x0000_t9" style="position:absolute;left:19875;top:203;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" adj="4595" fillcolor="white [3201]" strokecolor="black [3200]"/>
                    <v:shape id="等腰三角形 197" o:spid="_x0000_s1115" type="#_x0000_t5" style="position:absolute;left:20650;top:3708;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" fillcolor="black [3200]" strokecolor="black [1600]" strokeweight="2pt"/>
                  </v:group>
                  <v:group id="组合 184" o:spid="_x0000_s1116" style="position:absolute;left:28760;top:67010;width:9005;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六边形 190" o:spid="_x0000_s1117"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" adj="4595" fillcolor="white [3201]" strokecolor="black [3200]"/>
                    <v:shape id="六边形 191" o:spid="_x0000_s1118"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" adj="4595" fillcolor="white [3201]" strokecolor="black [3200]"/>
                    <v:shape id="六边形 192" o:spid="_x0000_s1119"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" adj="4595" fillcolor="white [3201]" strokecolor="black [3200]"/>
                    <v:shape id="等腰三角形 193" o:spid="_x0000_s1120"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" fillcolor="black [3200]" strokecolor="black [1600]" strokeweight="2pt"/>
                  </v:group>
                  <v:group id="组合 185" o:spid="_x0000_s1121" style="position:absolute;left:36679;top:67201;width:9004;height:8540" coordorigin="31718,49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shape id="六边形 186" o:spid="_x0000_s1122" type="#_x0000_t9" style="position:absolute;left:31718;top:254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" adj="4595" fillcolor="white [3201]" strokecolor="black [3200]"/>
                    <v:shape id="六边形 187" o:spid="_x0000_s1123" type="#_x0000_t9" style="position:absolute;left:35655;top:4781;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" adj="4595" fillcolor="white [3201]" strokecolor="black [3200]"/>
                    <v:shape id="六边形 188" o:spid="_x0000_s1124" type="#_x0000_t9" style="position:absolute;left:35693;top:49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" adj="4595" fillcolor="white [3201]" strokecolor="black [3200]"/>
                    <v:shape id="等腰三角形 189" o:spid="_x0000_s1125" type="#_x0000_t5" style="position:absolute;left:36468;top:4000;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" fillcolor="black [3200]" strokecolor="black [1600]" strokeweight="2pt"/>
                  </v:group>
                  <v:group id="组合 206" o:spid="_x0000_s1126" style="position:absolute;left:5092;top:53895;width:9005;height:855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shape id="六边形 227" o:spid="_x0000_s112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" adj="4595" fillcolor="white [3201]" strokecolor="black [3200]"/>
                    <v:shape id="六边形 228" o:spid="_x0000_s112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" adj="4595" fillcolor="white [3201]" strokecolor="black [3200]"/>
                    <v:shape id="六边形 229" o:spid="_x0000_s112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" adj="4595" fillcolor="white [3201]" strokecolor="black [3200]"/>
                    <v:shape id="等腰三角形 230" o:spid="_x0000_s113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" fillcolor="black [3200]" strokecolor="black [1600]" strokeweight="2pt"/>
                  </v:group>
                  <v:group id="组合 208" o:spid="_x0000_s1131" style="position:absolute;left:40673;top:48164;width:9004;height:8553" coordorigin="15900,20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六边形 219" o:spid="_x0000_s1132" type="#_x0000_t9" style="position:absolute;left:15900;top:2247;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" adj="4595" fillcolor="white [3201]" strokecolor="black [3200]"/>
                    <v:shape id="六边形 220" o:spid="_x0000_s1133" type="#_x0000_t9" style="position:absolute;left:19837;top:448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" adj="4595" fillcolor="white [3201]" strokecolor="black [3200]"/>
                    <v:shape id="六边形 221" o:spid="_x0000_s1134" type="#_x0000_t9" style="position:absolute;left:19875;top:203;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" adj="4595" fillcolor="white [3201]" strokecolor="black [3200]"/>
                    <v:shape id="等腰三角形 222" o:spid="_x0000_s1135" type="#_x0000_t5" style="position:absolute;left:20650;top:3708;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" fillcolor="black [3200]" strokecolor="black [1600]" strokeweight="2pt"/>
                  </v:group>
                  <v:group id="组合 209" o:spid="_x0000_s1136" style="position:absolute;left:5228;top:41117;width:9005;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六边形 215" o:spid="_x0000_s1137"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" adj="4595" fillcolor="white [3201]" strokecolor="black [3200]"/>
                    <v:shape id="六边形 216" o:spid="_x0000_s1138"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" adj="4595" fillcolor="white [3201]" strokecolor="black [3200]"/>
                    <v:shape id="六边形 217" o:spid="_x0000_s1139"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" adj="4595" fillcolor="white [3201]" strokecolor="black [3200]"/>
                    <v:shape id="等腰三角形 218" o:spid="_x0000_s1140"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" fillcolor="black [3200]" strokecolor="black [1600]" strokeweight="2pt"/>
                  </v:group>
                  <v:group id="组合 210" o:spid="_x0000_s1141" style="position:absolute;left:36867;top:41624;width:9004;height:8540" coordorigin="31718,49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六边形 211" o:spid="_x0000_s1142" type="#_x0000_t9" style="position:absolute;left:31718;top:254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" adj="4595" fillcolor="white [3201]" strokecolor="black [3200]"/>
                    <v:shape id="六边形 212" o:spid="_x0000_s1143" type="#_x0000_t9" style="position:absolute;left:35655;top:4781;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" adj="4595" fillcolor="white [3201]" strokecolor="black [3200]"/>
                    <v:shape id="六边形 213" o:spid="_x0000_s1144" type="#_x0000_t9" style="position:absolute;left:35693;top:49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" adj="4595" fillcolor="white [3201]" strokecolor="black [3200]"/>
                    <v:shape id="等腰三角形 214" o:spid="_x0000_s1145" type="#_x0000_t5" style="position:absolute;left:36468;top:4000;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" fillcolor="black [3200]" strokecolor="black [1600]" strokeweight="2pt"/>
                  </v:group>
                </v:group>
                <v:group id="组合 232" o:spid="_x0000_s1146" style="position:absolute;left:7894;top:1438;width:34001;height:30251" coordorigin="14259,6603" coordsize="34001,30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group id="组合 43" o:spid="_x0000_s1147" style="position:absolute;left:22237;top:6603;width:18061;height:17320" coordorigin=",3816" coordsize="17637,1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六边形 38" o:spid="_x0000_s1148" type="#_x0000_t9" style="position:absolute;top:8158;width:9875;height:86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" adj="4720" filled="f" strokecolor="#f79646 [3209]" strokeweight="1pt"/>
                    <v:shape id="六边形 39" o:spid="_x0000_s1149" type="#_x0000_t9" style="position:absolute;left:7763;top:12446;width:9874;height:8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" adj="4719" filled="f" strokecolor="#f79646 [3209]" strokeweight="1pt"/>
                    <v:shape id="六边形 40" o:spid="_x0000_s1150" type="#_x0000_t9" style="position:absolute;left:7726;top:3816;width:9874;height:8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" adj="4719" filled="f" strokecolor="#f79646 [3209]" strokeweight="1pt"/>
                    <v:shape id="等腰三角形 41" o:spid="_x0000_s1151" type="#_x0000_t5" style="position:absolute;left:9207;top:11996;width:1144;height:7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" fillcolor="#f79646 [3209]" strokecolor="#f79646 [3209]" strokeweight="2pt"/>
                  </v:group>
                  <v:group id="组合 44" o:spid="_x0000_s1152" style="position:absolute;left:30201;top:19670;width:18060;height:17184" coordsize="17637,1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六边形 45" o:spid="_x0000_s1153" type="#_x0000_t9" style="position:absolute;top:4341;width:9875;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" adj="4720" filled="f" strokecolor="#f79646 [3209]" strokeweight="1pt"/>
                    <v:shape id="六边形 46" o:spid="_x0000_s1154" type="#_x0000_t9" style="position:absolute;left:7763;top:8629;width:9874;height:8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" adj="4719" filled="f" strokecolor="#f79646 [3209]" strokeweight="1pt"/>
                    <v:shape id="六边形 47" o:spid="_x0000_s1155" type="#_x0000_t9" style="position:absolute;left:7726;width:9874;height:8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" adj="4719" filled="f" strokecolor="#f79646 [3209]" strokeweight="1pt"/>
                    <v:shape id="等腰三角形 48" o:spid="_x0000_s1156" type="#_x0000_t5" style="position:absolute;left:9207;top:8180;width:1144;height: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" fillcolor="#f79646 [3209]" strokecolor="#f79646 [3209]" strokeweight="2pt"/>
                  </v:group>
                  <v:group id="组合 49" o:spid="_x0000_s1157" style="position:absolute;left:14259;top:19518;width:18059;height:17177" coordsize="17637,1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六边形 50" o:spid="_x0000_s1158" type="#_x0000_t9" style="position:absolute;top:4341;width:9875;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" adj="4720" filled="f" strokecolor="#f79646 [3209]" strokeweight="1pt"/>
                    <v:shape id="六边形 51" o:spid="_x0000_s1159" type="#_x0000_t9" style="position:absolute;left:7763;top:8629;width:9874;height:8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" adj="4719" filled="f" strokecolor="#f79646 [3209]" strokeweight="1pt"/>
                    <v:shape id="六边形 52" o:spid="_x0000_s1160" type="#_x0000_t9" style="position:absolute;left:7726;width:9874;height:8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" adj="4719" filled="f" strokecolor="#f79646 [3209]" strokeweight="1pt"/>
                    <v:shape id="等腰三角形 53" o:spid="_x0000_s1161" type="#_x0000_t5" style="position:absolute;left:9207;top:8180;width:1144;height: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" fillcolor="#f79646 [3209]" strokecolor="#f79646 [3209]" strokeweight="2pt"/>
                  </v:group>
                </v:group>
                <w10:anchorlock/>
              </v:group>
            </w:pict>
          </mc:Fallback>
        </mc:AlternateContent>
      </w:r>
    </w:p>
    <w:p w14:paraId="43CDEC95" w14:textId="00BE38BE" w:rsidR="006D2EC4" w:rsidRDefault="006D2EC4" w:rsidP="006D2EC4">
      <w:pPr>
        <w:pStyle w:val="aff7"/>
        <w:jc w:val="center"/>
      </w:pPr>
      <w:bookmarkStart w:id="8" w:name="OLE_LINK5"/>
      <w:bookmarkStart w:id="9" w:name="OLE_LINK6"/>
      <w:r>
        <w:t xml:space="preserve">Figure </w:t>
      </w:r>
      <w:r>
        <w:fldChar w:fldCharType="begin"/>
      </w:r>
      <w:r>
        <w:instrText xml:space="preserve"> SEQ Figure \* ARABIC </w:instrText>
      </w:r>
      <w:r>
        <w:fldChar w:fldCharType="separate"/>
      </w:r>
      <w:r w:rsidR="009D2F39">
        <w:rPr>
          <w:noProof/>
        </w:rPr>
        <w:t>1</w:t>
      </w:r>
      <w:r>
        <w:fldChar w:fldCharType="end"/>
      </w:r>
      <w:r>
        <w:t xml:space="preserve"> </w:t>
      </w:r>
      <w:bookmarkEnd w:id="8"/>
      <w:bookmarkEnd w:id="9"/>
      <w:r>
        <w:rPr>
          <w:lang w:eastAsia="zh-CN"/>
        </w:rPr>
        <w:t>NR BS and UAV BS non-co-located with ISD</w:t>
      </w:r>
      <w:r w:rsidRPr="00F039F7">
        <w:rPr>
          <w:vertAlign w:val="subscript"/>
          <w:lang w:eastAsia="zh-CN"/>
        </w:rPr>
        <w:t>UAV</w:t>
      </w:r>
      <w:r w:rsidRPr="00F039F7">
        <w:rPr>
          <w:lang w:eastAsia="zh-CN"/>
        </w:rPr>
        <w:t xml:space="preserve"> </w:t>
      </w:r>
      <w:r>
        <w:rPr>
          <w:lang w:eastAsia="zh-CN"/>
        </w:rPr>
        <w:t>=2*ISD</w:t>
      </w:r>
      <w:r>
        <w:rPr>
          <w:vertAlign w:val="subscript"/>
          <w:lang w:eastAsia="zh-CN"/>
        </w:rPr>
        <w:t>NR</w:t>
      </w:r>
    </w:p>
    <w:p w14:paraId="4DF9D656" w14:textId="77777777" w:rsidR="006D2EC4" w:rsidRDefault="006D2EC4" w:rsidP="006D2EC4"/>
    <w:p w14:paraId="04A082A7" w14:textId="77777777" w:rsidR="006D2EC4" w:rsidRDefault="006D2EC4" w:rsidP="006D2EC4">
      <w:pPr>
        <w:jc w:val="center"/>
      </w:pPr>
      <w:r>
        <w:rPr>
          <w:noProof/>
          <w:lang w:val="en-US" w:eastAsia="zh-CN"/>
        </w:rPr>
        <mc:AlternateContent>
          <mc:Choice Requires="wpc">
            <w:drawing>
              <wp:inline distT="0" distB="0" distL="0" distR="0" wp14:anchorId="7B73361C" wp14:editId="0DEFB900">
                <wp:extent cx="5486400" cy="3662998"/>
                <wp:effectExtent l="0" t="0" r="0" b="0"/>
                <wp:docPr id="367" name="画布 3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3" name="组合 233"/>
                        <wpg:cNvGrpSpPr/>
                        <wpg:grpSpPr>
                          <a:xfrm>
                            <a:off x="496108" y="144812"/>
                            <a:ext cx="4475449" cy="3462452"/>
                            <a:chOff x="496108" y="4111746"/>
                            <a:chExt cx="4475449" cy="3462452"/>
                          </a:xfrm>
                        </wpg:grpSpPr>
                        <wps:wsp>
                          <wps:cNvPr id="234" name="六边形 234"/>
                          <wps:cNvSpPr/>
                          <wps:spPr>
                            <a:xfrm>
                              <a:off x="1314673" y="4322243"/>
                              <a:ext cx="503631" cy="428758"/>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 name="六边形 235"/>
                          <wps:cNvSpPr/>
                          <wps:spPr>
                            <a:xfrm>
                              <a:off x="1708863" y="454651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六边形 236"/>
                          <wps:cNvSpPr/>
                          <wps:spPr>
                            <a:xfrm>
                              <a:off x="1712521" y="411797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 name="六边形 237"/>
                          <wps:cNvSpPr/>
                          <wps:spPr>
                            <a:xfrm>
                              <a:off x="917228" y="4955432"/>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六边形 238"/>
                          <wps:cNvSpPr/>
                          <wps:spPr>
                            <a:xfrm>
                              <a:off x="1310863" y="517954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 name="六边形 239"/>
                          <wps:cNvSpPr/>
                          <wps:spPr>
                            <a:xfrm>
                              <a:off x="1314673" y="475100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六边形 240"/>
                          <wps:cNvSpPr/>
                          <wps:spPr>
                            <a:xfrm>
                              <a:off x="1708863" y="496670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 name="六边形 241"/>
                          <wps:cNvSpPr/>
                          <wps:spPr>
                            <a:xfrm>
                              <a:off x="2102499" y="519082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六边形 242"/>
                          <wps:cNvSpPr/>
                          <wps:spPr>
                            <a:xfrm>
                              <a:off x="2106308" y="476227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 name="六边形 243"/>
                          <wps:cNvSpPr/>
                          <wps:spPr>
                            <a:xfrm>
                              <a:off x="2105763" y="432972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 name="六边形 244"/>
                          <wps:cNvSpPr/>
                          <wps:spPr>
                            <a:xfrm>
                              <a:off x="2499399" y="4553833"/>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 name="六边形 245"/>
                          <wps:cNvSpPr/>
                          <wps:spPr>
                            <a:xfrm>
                              <a:off x="2503208" y="4125289"/>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 name="六边形 246"/>
                          <wps:cNvSpPr/>
                          <wps:spPr>
                            <a:xfrm>
                              <a:off x="2495893" y="4981335"/>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 name="六边形 247"/>
                          <wps:cNvSpPr/>
                          <wps:spPr>
                            <a:xfrm>
                              <a:off x="2889529" y="520544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六边形 248"/>
                          <wps:cNvSpPr/>
                          <wps:spPr>
                            <a:xfrm>
                              <a:off x="2893338" y="4776903"/>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 name="六边形 249"/>
                          <wps:cNvSpPr/>
                          <wps:spPr>
                            <a:xfrm>
                              <a:off x="1302933" y="560107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六边形 250"/>
                          <wps:cNvSpPr/>
                          <wps:spPr>
                            <a:xfrm>
                              <a:off x="1696568" y="582519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六边形 251"/>
                          <wps:cNvSpPr/>
                          <wps:spPr>
                            <a:xfrm>
                              <a:off x="1700378" y="5396646"/>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 name="六边形 252"/>
                          <wps:cNvSpPr/>
                          <wps:spPr>
                            <a:xfrm>
                              <a:off x="2098448" y="561431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 name="六边形 253"/>
                          <wps:cNvSpPr/>
                          <wps:spPr>
                            <a:xfrm>
                              <a:off x="2492084" y="5838424"/>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六边形 254"/>
                          <wps:cNvSpPr/>
                          <wps:spPr>
                            <a:xfrm>
                              <a:off x="2495893" y="5409880"/>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六边形 255"/>
                          <wps:cNvSpPr/>
                          <wps:spPr>
                            <a:xfrm>
                              <a:off x="2889681" y="5617968"/>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六边形 256"/>
                          <wps:cNvSpPr/>
                          <wps:spPr>
                            <a:xfrm>
                              <a:off x="3283316" y="5842081"/>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六边形 257"/>
                          <wps:cNvSpPr/>
                          <wps:spPr>
                            <a:xfrm>
                              <a:off x="3287126" y="5413537"/>
                              <a:ext cx="503472" cy="428545"/>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等腰三角形 258"/>
                          <wps:cNvSpPr/>
                          <wps:spPr>
                            <a:xfrm>
                              <a:off x="1784461" y="4476262"/>
                              <a:ext cx="45712" cy="88543"/>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等腰三角形 259"/>
                          <wps:cNvSpPr/>
                          <wps:spPr>
                            <a:xfrm>
                              <a:off x="1375623" y="5117199"/>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0" name="等腰三角形 260"/>
                          <wps:cNvSpPr/>
                          <wps:spPr>
                            <a:xfrm>
                              <a:off x="2564703" y="4476557"/>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1" name="等腰三角形 261"/>
                          <wps:cNvSpPr/>
                          <wps:spPr>
                            <a:xfrm>
                              <a:off x="2184269" y="5124318"/>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2" name="等腰三角形 262"/>
                          <wps:cNvSpPr/>
                          <wps:spPr>
                            <a:xfrm>
                              <a:off x="2961603" y="5124318"/>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等腰三角形 263"/>
                          <wps:cNvSpPr/>
                          <wps:spPr>
                            <a:xfrm>
                              <a:off x="1778339" y="5756960"/>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等腰三角形 264"/>
                          <wps:cNvSpPr/>
                          <wps:spPr>
                            <a:xfrm>
                              <a:off x="2586561" y="5763944"/>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5" name="等腰三角形 265"/>
                          <wps:cNvSpPr/>
                          <wps:spPr>
                            <a:xfrm>
                              <a:off x="3364309" y="5763944"/>
                              <a:ext cx="45078" cy="88248"/>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66" name="组合 266"/>
                          <wpg:cNvGrpSpPr/>
                          <wpg:grpSpPr>
                            <a:xfrm>
                              <a:off x="2896737" y="4141962"/>
                              <a:ext cx="900430" cy="856615"/>
                              <a:chOff x="180000" y="180000"/>
                              <a:chExt cx="900430" cy="856615"/>
                            </a:xfrm>
                          </wpg:grpSpPr>
                          <wps:wsp>
                            <wps:cNvPr id="267" name="六边形 267"/>
                            <wps:cNvSpPr/>
                            <wps:spPr>
                              <a:xfrm>
                                <a:off x="180000" y="38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六边形 268"/>
                            <wps:cNvSpPr/>
                            <wps:spPr>
                              <a:xfrm>
                                <a:off x="573700" y="60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六边形 269"/>
                            <wps:cNvSpPr/>
                            <wps:spPr>
                              <a:xfrm>
                                <a:off x="577510" y="180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等腰三角形 270"/>
                            <wps:cNvSpPr/>
                            <wps:spPr>
                              <a:xfrm>
                                <a:off x="654980" y="53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71" name="组合 271"/>
                          <wpg:cNvGrpSpPr/>
                          <wpg:grpSpPr>
                            <a:xfrm>
                              <a:off x="3680826" y="5432978"/>
                              <a:ext cx="900430" cy="855981"/>
                              <a:chOff x="0" y="0"/>
                              <a:chExt cx="900430" cy="856615"/>
                            </a:xfrm>
                          </wpg:grpSpPr>
                          <wps:wsp>
                            <wps:cNvPr id="272" name="六边形 27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六边形 27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4" name="六边形 27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5" name="等腰三角形 27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76" name="组合 276"/>
                          <wpg:cNvGrpSpPr/>
                          <wpg:grpSpPr>
                            <a:xfrm>
                              <a:off x="899177" y="6034551"/>
                              <a:ext cx="900430" cy="855981"/>
                              <a:chOff x="0" y="0"/>
                              <a:chExt cx="900430" cy="856615"/>
                            </a:xfrm>
                          </wpg:grpSpPr>
                          <wps:wsp>
                            <wps:cNvPr id="277" name="六边形 27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六边形 27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六边形 27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等腰三角形 28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81" name="组合 281"/>
                          <wpg:cNvGrpSpPr/>
                          <wpg:grpSpPr>
                            <a:xfrm>
                              <a:off x="1693169" y="6046050"/>
                              <a:ext cx="900430" cy="855981"/>
                              <a:chOff x="0" y="0"/>
                              <a:chExt cx="900430" cy="856615"/>
                            </a:xfrm>
                          </wpg:grpSpPr>
                          <wps:wsp>
                            <wps:cNvPr id="282" name="六边形 28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六边形 28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六边形 28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等腰三角形 28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86" name="组合 286"/>
                          <wpg:cNvGrpSpPr/>
                          <wpg:grpSpPr>
                            <a:xfrm>
                              <a:off x="3283316" y="4795041"/>
                              <a:ext cx="900430" cy="855981"/>
                              <a:chOff x="0" y="0"/>
                              <a:chExt cx="900430" cy="856615"/>
                            </a:xfrm>
                          </wpg:grpSpPr>
                          <wps:wsp>
                            <wps:cNvPr id="287" name="六边形 28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六边形 28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六边形 28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等腰三角形 29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1" name="组合 291"/>
                          <wpg:cNvGrpSpPr/>
                          <wpg:grpSpPr>
                            <a:xfrm>
                              <a:off x="2489582" y="6054565"/>
                              <a:ext cx="900430" cy="855981"/>
                              <a:chOff x="0" y="0"/>
                              <a:chExt cx="900430" cy="856615"/>
                            </a:xfrm>
                          </wpg:grpSpPr>
                          <wps:wsp>
                            <wps:cNvPr id="292" name="六边形 29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3" name="六边形 29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4" name="六边形 29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5" name="等腰三角形 29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296" name="组合 296"/>
                          <wpg:cNvGrpSpPr/>
                          <wpg:grpSpPr>
                            <a:xfrm>
                              <a:off x="3279506" y="6064802"/>
                              <a:ext cx="900430" cy="855343"/>
                              <a:chOff x="0" y="0"/>
                              <a:chExt cx="900430" cy="856615"/>
                            </a:xfrm>
                          </wpg:grpSpPr>
                          <wps:wsp>
                            <wps:cNvPr id="297" name="六边形 29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 name="六边形 29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六边形 29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 name="等腰三角形 30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01" name="组合 301"/>
                          <wpg:cNvGrpSpPr/>
                          <wpg:grpSpPr>
                            <a:xfrm>
                              <a:off x="4071127" y="6083946"/>
                              <a:ext cx="900430" cy="854709"/>
                              <a:chOff x="0" y="0"/>
                              <a:chExt cx="900430" cy="856615"/>
                            </a:xfrm>
                          </wpg:grpSpPr>
                          <wps:wsp>
                            <wps:cNvPr id="302" name="六边形 30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六边形 30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六边形 30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等腰三角形 30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06" name="组合 306"/>
                          <wpg:cNvGrpSpPr/>
                          <wpg:grpSpPr>
                            <a:xfrm>
                              <a:off x="496108" y="6670594"/>
                              <a:ext cx="900430" cy="855343"/>
                              <a:chOff x="0" y="0"/>
                              <a:chExt cx="900430" cy="856615"/>
                            </a:xfrm>
                          </wpg:grpSpPr>
                          <wps:wsp>
                            <wps:cNvPr id="307" name="六边形 307"/>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六边形 308"/>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六边形 309"/>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等腰三角形 310"/>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1" name="组合 311"/>
                          <wpg:cNvGrpSpPr/>
                          <wpg:grpSpPr>
                            <a:xfrm>
                              <a:off x="1289858" y="6682023"/>
                              <a:ext cx="900430" cy="855343"/>
                              <a:chOff x="793750" y="11430"/>
                              <a:chExt cx="900430" cy="856615"/>
                            </a:xfrm>
                          </wpg:grpSpPr>
                          <wps:wsp>
                            <wps:cNvPr id="312" name="六边形 312"/>
                            <wps:cNvSpPr/>
                            <wps:spPr>
                              <a:xfrm>
                                <a:off x="793750" y="2159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3" name="六边形 313"/>
                            <wps:cNvSpPr/>
                            <wps:spPr>
                              <a:xfrm>
                                <a:off x="1187450" y="4400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六边形 314"/>
                            <wps:cNvSpPr/>
                            <wps:spPr>
                              <a:xfrm>
                                <a:off x="1191260" y="114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5" name="等腰三角形 315"/>
                            <wps:cNvSpPr/>
                            <wps:spPr>
                              <a:xfrm>
                                <a:off x="1268730" y="36195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16" name="组合 316"/>
                          <wpg:cNvGrpSpPr/>
                          <wpg:grpSpPr>
                            <a:xfrm>
                              <a:off x="2086148" y="6690913"/>
                              <a:ext cx="900430" cy="855343"/>
                              <a:chOff x="1590040" y="20320"/>
                              <a:chExt cx="900430" cy="856615"/>
                            </a:xfrm>
                          </wpg:grpSpPr>
                          <wps:wsp>
                            <wps:cNvPr id="317" name="六边形 317"/>
                            <wps:cNvSpPr/>
                            <wps:spPr>
                              <a:xfrm>
                                <a:off x="1590040" y="22479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六边形 318"/>
                            <wps:cNvSpPr/>
                            <wps:spPr>
                              <a:xfrm>
                                <a:off x="1983740" y="44894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六边形 319"/>
                            <wps:cNvSpPr/>
                            <wps:spPr>
                              <a:xfrm>
                                <a:off x="1987550" y="2032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等腰三角形 320"/>
                            <wps:cNvSpPr/>
                            <wps:spPr>
                              <a:xfrm>
                                <a:off x="2065020" y="37084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1" name="组合 321"/>
                          <wpg:cNvGrpSpPr/>
                          <wpg:grpSpPr>
                            <a:xfrm>
                              <a:off x="2876088" y="6701073"/>
                              <a:ext cx="900430" cy="854709"/>
                              <a:chOff x="2379980" y="30480"/>
                              <a:chExt cx="900430" cy="856615"/>
                            </a:xfrm>
                          </wpg:grpSpPr>
                          <wps:wsp>
                            <wps:cNvPr id="322" name="六边形 322"/>
                            <wps:cNvSpPr/>
                            <wps:spPr>
                              <a:xfrm>
                                <a:off x="2379980" y="23495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3" name="六边形 323"/>
                            <wps:cNvSpPr/>
                            <wps:spPr>
                              <a:xfrm>
                                <a:off x="2773680" y="45910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4" name="六边形 324"/>
                            <wps:cNvSpPr/>
                            <wps:spPr>
                              <a:xfrm>
                                <a:off x="2777490" y="3048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5" name="等腰三角形 325"/>
                            <wps:cNvSpPr/>
                            <wps:spPr>
                              <a:xfrm>
                                <a:off x="2854960" y="38100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26" name="组合 326"/>
                          <wpg:cNvGrpSpPr/>
                          <wpg:grpSpPr>
                            <a:xfrm>
                              <a:off x="3667933" y="6720123"/>
                              <a:ext cx="900430" cy="854075"/>
                              <a:chOff x="3171825" y="49530"/>
                              <a:chExt cx="900430" cy="856615"/>
                            </a:xfrm>
                          </wpg:grpSpPr>
                          <wps:wsp>
                            <wps:cNvPr id="327" name="六边形 327"/>
                            <wps:cNvSpPr/>
                            <wps:spPr>
                              <a:xfrm>
                                <a:off x="3171825" y="254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8" name="六边形 328"/>
                            <wps:cNvSpPr/>
                            <wps:spPr>
                              <a:xfrm>
                                <a:off x="3565525" y="4781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9" name="六边形 329"/>
                            <wps:cNvSpPr/>
                            <wps:spPr>
                              <a:xfrm>
                                <a:off x="3569335" y="495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 name="等腰三角形 330"/>
                            <wps:cNvSpPr/>
                            <wps:spPr>
                              <a:xfrm>
                                <a:off x="3646805" y="40005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31" name="组合 331"/>
                          <wpg:cNvGrpSpPr/>
                          <wpg:grpSpPr>
                            <a:xfrm>
                              <a:off x="509293" y="5389566"/>
                              <a:ext cx="900430" cy="855343"/>
                              <a:chOff x="0" y="0"/>
                              <a:chExt cx="900430" cy="856615"/>
                            </a:xfrm>
                          </wpg:grpSpPr>
                          <wps:wsp>
                            <wps:cNvPr id="332" name="六边形 332"/>
                            <wps:cNvSpPr/>
                            <wps:spPr>
                              <a:xfrm>
                                <a:off x="0" y="20447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3" name="六边形 333"/>
                            <wps:cNvSpPr/>
                            <wps:spPr>
                              <a:xfrm>
                                <a:off x="393700" y="42862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六边形 334"/>
                            <wps:cNvSpPr/>
                            <wps:spPr>
                              <a:xfrm>
                                <a:off x="397510" y="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等腰三角形 335"/>
                            <wps:cNvSpPr/>
                            <wps:spPr>
                              <a:xfrm>
                                <a:off x="474980" y="35052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36" name="组合 336"/>
                          <wpg:cNvGrpSpPr/>
                          <wpg:grpSpPr>
                            <a:xfrm>
                              <a:off x="4067317" y="4816456"/>
                              <a:ext cx="900430" cy="855343"/>
                              <a:chOff x="1590040" y="20320"/>
                              <a:chExt cx="900430" cy="856615"/>
                            </a:xfrm>
                          </wpg:grpSpPr>
                          <wps:wsp>
                            <wps:cNvPr id="337" name="六边形 337"/>
                            <wps:cNvSpPr/>
                            <wps:spPr>
                              <a:xfrm>
                                <a:off x="1590040" y="22479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8" name="六边形 338"/>
                            <wps:cNvSpPr/>
                            <wps:spPr>
                              <a:xfrm>
                                <a:off x="1983740" y="44894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9" name="六边形 339"/>
                            <wps:cNvSpPr/>
                            <wps:spPr>
                              <a:xfrm>
                                <a:off x="1987550" y="2032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0" name="等腰三角形 340"/>
                            <wps:cNvSpPr/>
                            <wps:spPr>
                              <a:xfrm>
                                <a:off x="2065020" y="37084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1" name="组合 341"/>
                          <wpg:cNvGrpSpPr/>
                          <wpg:grpSpPr>
                            <a:xfrm>
                              <a:off x="522889" y="4111746"/>
                              <a:ext cx="900430" cy="854709"/>
                              <a:chOff x="2379980" y="30480"/>
                              <a:chExt cx="900430" cy="856615"/>
                            </a:xfrm>
                          </wpg:grpSpPr>
                          <wps:wsp>
                            <wps:cNvPr id="342" name="六边形 342"/>
                            <wps:cNvSpPr/>
                            <wps:spPr>
                              <a:xfrm>
                                <a:off x="2379980" y="23495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3" name="六边形 343"/>
                            <wps:cNvSpPr/>
                            <wps:spPr>
                              <a:xfrm>
                                <a:off x="2773680" y="45910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4" name="六边形 344"/>
                            <wps:cNvSpPr/>
                            <wps:spPr>
                              <a:xfrm>
                                <a:off x="2777490" y="3048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5" name="等腰三角形 345"/>
                            <wps:cNvSpPr/>
                            <wps:spPr>
                              <a:xfrm>
                                <a:off x="2854960" y="38100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46" name="组合 346"/>
                          <wpg:cNvGrpSpPr/>
                          <wpg:grpSpPr>
                            <a:xfrm>
                              <a:off x="3686728" y="4162416"/>
                              <a:ext cx="900430" cy="854075"/>
                              <a:chOff x="3171825" y="49530"/>
                              <a:chExt cx="900430" cy="856615"/>
                            </a:xfrm>
                          </wpg:grpSpPr>
                          <wps:wsp>
                            <wps:cNvPr id="347" name="六边形 347"/>
                            <wps:cNvSpPr/>
                            <wps:spPr>
                              <a:xfrm>
                                <a:off x="3171825" y="25400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8" name="六边形 348"/>
                            <wps:cNvSpPr/>
                            <wps:spPr>
                              <a:xfrm>
                                <a:off x="3565525" y="478155"/>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9" name="六边形 349"/>
                            <wps:cNvSpPr/>
                            <wps:spPr>
                              <a:xfrm>
                                <a:off x="3569335" y="49530"/>
                                <a:ext cx="502920" cy="427990"/>
                              </a:xfrm>
                              <a:prstGeom prst="hexagon">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0" name="等腰三角形 350"/>
                            <wps:cNvSpPr/>
                            <wps:spPr>
                              <a:xfrm>
                                <a:off x="3646805" y="400050"/>
                                <a:ext cx="44450" cy="8763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g:wgp>
                        <wpg:cNvPr id="351" name="组合 351"/>
                        <wpg:cNvGrpSpPr/>
                        <wpg:grpSpPr>
                          <a:xfrm>
                            <a:off x="395787" y="350341"/>
                            <a:ext cx="3400161" cy="3025031"/>
                            <a:chOff x="1425940" y="660373"/>
                            <a:chExt cx="3400161" cy="3025031"/>
                          </a:xfrm>
                        </wpg:grpSpPr>
                        <wpg:grpSp>
                          <wpg:cNvPr id="352" name="组合 352"/>
                          <wpg:cNvGrpSpPr/>
                          <wpg:grpSpPr>
                            <a:xfrm>
                              <a:off x="2223762" y="660373"/>
                              <a:ext cx="1806122" cy="1732019"/>
                              <a:chOff x="0" y="381645"/>
                              <a:chExt cx="1763731" cy="1725934"/>
                            </a:xfrm>
                          </wpg:grpSpPr>
                          <wps:wsp>
                            <wps:cNvPr id="353" name="六边形 353"/>
                            <wps:cNvSpPr/>
                            <wps:spPr>
                              <a:xfrm>
                                <a:off x="0" y="815827"/>
                                <a:ext cx="987552" cy="863127"/>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六边形 354"/>
                            <wps:cNvSpPr/>
                            <wps:spPr>
                              <a:xfrm>
                                <a:off x="776306" y="1244614"/>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5" name="六边形 355"/>
                            <wps:cNvSpPr/>
                            <wps:spPr>
                              <a:xfrm>
                                <a:off x="772648" y="381645"/>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等腰三角形 356"/>
                            <wps:cNvSpPr/>
                            <wps:spPr>
                              <a:xfrm>
                                <a:off x="920769" y="1199668"/>
                                <a:ext cx="114332" cy="70243"/>
                              </a:xfrm>
                              <a:prstGeom prst="triangle">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57" name="组合 357"/>
                          <wpg:cNvGrpSpPr/>
                          <wpg:grpSpPr>
                            <a:xfrm>
                              <a:off x="3020161" y="1967095"/>
                              <a:ext cx="1805940" cy="1718309"/>
                              <a:chOff x="0" y="0"/>
                              <a:chExt cx="1763731" cy="1725934"/>
                            </a:xfrm>
                          </wpg:grpSpPr>
                          <wps:wsp>
                            <wps:cNvPr id="358" name="六边形 358"/>
                            <wps:cNvSpPr/>
                            <wps:spPr>
                              <a:xfrm>
                                <a:off x="0" y="434182"/>
                                <a:ext cx="987552" cy="863127"/>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六边形 359"/>
                            <wps:cNvSpPr/>
                            <wps:spPr>
                              <a:xfrm>
                                <a:off x="776306" y="862969"/>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六边形 360"/>
                            <wps:cNvSpPr/>
                            <wps:spPr>
                              <a:xfrm>
                                <a:off x="772648" y="0"/>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等腰三角形 361"/>
                            <wps:cNvSpPr/>
                            <wps:spPr>
                              <a:xfrm>
                                <a:off x="920769" y="818023"/>
                                <a:ext cx="114332" cy="70243"/>
                              </a:xfrm>
                              <a:prstGeom prst="triangle">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362" name="组合 362"/>
                          <wpg:cNvGrpSpPr/>
                          <wpg:grpSpPr>
                            <a:xfrm>
                              <a:off x="1425940" y="1951899"/>
                              <a:ext cx="1805940" cy="1717675"/>
                              <a:chOff x="0" y="0"/>
                              <a:chExt cx="1763731" cy="1725934"/>
                            </a:xfrm>
                          </wpg:grpSpPr>
                          <wps:wsp>
                            <wps:cNvPr id="363" name="六边形 363"/>
                            <wps:cNvSpPr/>
                            <wps:spPr>
                              <a:xfrm>
                                <a:off x="0" y="434182"/>
                                <a:ext cx="987552" cy="863127"/>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六边形 364"/>
                            <wps:cNvSpPr/>
                            <wps:spPr>
                              <a:xfrm>
                                <a:off x="776306" y="862969"/>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六边形 365"/>
                            <wps:cNvSpPr/>
                            <wps:spPr>
                              <a:xfrm>
                                <a:off x="772648" y="0"/>
                                <a:ext cx="987425" cy="862965"/>
                              </a:xfrm>
                              <a:prstGeom prst="hexagon">
                                <a:avLst/>
                              </a:prstGeom>
                              <a:noFill/>
                              <a:ln w="12700"/>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等腰三角形 366"/>
                            <wps:cNvSpPr/>
                            <wps:spPr>
                              <a:xfrm>
                                <a:off x="920769" y="818023"/>
                                <a:ext cx="114332" cy="70243"/>
                              </a:xfrm>
                              <a:prstGeom prst="triangle">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wpc:wpc>
                  </a:graphicData>
                </a:graphic>
              </wp:inline>
            </w:drawing>
          </mc:Choice>
          <mc:Fallback>
            <w:pict>
              <v:group w14:anchorId="0CA3F9D4" id="画布 367" o:spid="_x0000_s1026" editas="canvas" style="width:6in;height:288.45pt;mso-position-horizontal-relative:char;mso-position-vertical-relative:line" coordsize="54864,366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">
                <v:shape id="_x0000_s1027" type="#_x0000_t75" style="position:absolute;width:54864;height:36626;visibility:visible;mso-wrap-style:square">
                  <v:fill o:detectmouseclick="t"/>
                  <v:path o:connecttype="none"/>
                </v:shape>
                <v:group id="组合 233" o:spid="_x0000_s1028" style="position:absolute;left:4961;top:1448;width:44754;height:34624" coordorigin="4961,41117" coordsize="44754,34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六边形 234" o:spid="_x0000_s1029" type="#_x0000_t9" style="position:absolute;left:13146;top:43222;width:5037;height:4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" adj="4597" fillcolor="white [3201]" strokecolor="black [3200]"/>
                  <v:shape id="六边形 235" o:spid="_x0000_s1030" type="#_x0000_t9" style="position:absolute;left:17088;top:4546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" adj="4596" fillcolor="white [3201]" strokecolor="black [3200]"/>
                  <v:shape id="六边形 236" o:spid="_x0000_s1031" type="#_x0000_t9" style="position:absolute;left:17125;top:41179;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" adj="4596" fillcolor="white [3201]" strokecolor="black [3200]"/>
                  <v:shape id="六边形 237" o:spid="_x0000_s1032" type="#_x0000_t9" style="position:absolute;left:9172;top:49554;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" adj="4596" fillcolor="white [3201]" strokecolor="black [3200]"/>
                  <v:shape id="六边形 238" o:spid="_x0000_s1033" type="#_x0000_t9" style="position:absolute;left:13108;top:51795;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" adj="4596" fillcolor="white [3201]" strokecolor="black [3200]"/>
                  <v:shape id="六边形 239" o:spid="_x0000_s1034" type="#_x0000_t9" style="position:absolute;left:13146;top:47510;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" adj="4596" fillcolor="white [3201]" strokecolor="black [3200]"/>
                  <v:shape id="六边形 240" o:spid="_x0000_s1035" type="#_x0000_t9" style="position:absolute;left:17088;top:4966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" adj="4596" fillcolor="white [3201]" strokecolor="black [3200]"/>
                  <v:shape id="六边形 241" o:spid="_x0000_s1036" type="#_x0000_t9" style="position:absolute;left:21024;top:5190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" adj="4596" fillcolor="white [3201]" strokecolor="black [3200]"/>
                  <v:shape id="六边形 242" o:spid="_x0000_s1037" type="#_x0000_t9" style="position:absolute;left:21063;top:47622;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" adj="4596" fillcolor="white [3201]" strokecolor="black [3200]"/>
                  <v:shape id="六边形 243" o:spid="_x0000_s1038" type="#_x0000_t9" style="position:absolute;left:21057;top:43297;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" adj="4596" fillcolor="white [3201]" strokecolor="black [3200]"/>
                  <v:shape id="六边形 244" o:spid="_x0000_s1039" type="#_x0000_t9" style="position:absolute;left:24993;top:45538;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" adj="4596" fillcolor="white [3201]" strokecolor="black [3200]"/>
                  <v:shape id="六边形 245" o:spid="_x0000_s1040" type="#_x0000_t9" style="position:absolute;left:25032;top:41252;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" adj="4596" fillcolor="white [3201]" strokecolor="black [3200]"/>
                  <v:shape id="六边形 246" o:spid="_x0000_s1041" type="#_x0000_t9" style="position:absolute;left:24958;top:4981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" adj="4596" fillcolor="white [3201]" strokecolor="black [3200]"/>
                  <v:shape id="六边形 247" o:spid="_x0000_s1042" type="#_x0000_t9" style="position:absolute;left:28895;top:52054;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" adj="4596" fillcolor="white [3201]" strokecolor="black [3200]"/>
                  <v:shape id="六边形 248" o:spid="_x0000_s1043" type="#_x0000_t9" style="position:absolute;left:28933;top:47769;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" adj="4596" fillcolor="white [3201]" strokecolor="black [3200]"/>
                  <v:shape id="六边形 249" o:spid="_x0000_s1044" type="#_x0000_t9" style="position:absolute;left:13029;top:56010;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" adj="4596" fillcolor="white [3201]" strokecolor="black [3200]"/>
                  <v:shape id="六边形 250" o:spid="_x0000_s1045" type="#_x0000_t9" style="position:absolute;left:16965;top:58251;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" adj="4596" fillcolor="white [3201]" strokecolor="black [3200]"/>
                  <v:shape id="六边形 251" o:spid="_x0000_s1046" type="#_x0000_t9" style="position:absolute;left:17003;top:53966;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" adj="4596" fillcolor="white [3201]" strokecolor="black [3200]"/>
                  <v:shape id="六边形 252" o:spid="_x0000_s1047" type="#_x0000_t9" style="position:absolute;left:20984;top:56143;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" adj="4596" fillcolor="white [3201]" strokecolor="black [3200]"/>
                  <v:shape id="六边形 253" o:spid="_x0000_s1048" type="#_x0000_t9" style="position:absolute;left:24920;top:58384;width:5035;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" adj="4596" fillcolor="white [3201]" strokecolor="black [3200]"/>
                  <v:shape id="六边形 254" o:spid="_x0000_s1049" type="#_x0000_t9" style="position:absolute;left:24958;top:54098;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" adj="4596" fillcolor="white [3201]" strokecolor="black [3200]"/>
                  <v:shape id="六边形 255" o:spid="_x0000_s1050" type="#_x0000_t9" style="position:absolute;left:28896;top:56179;width:5035;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" adj="4596" fillcolor="white [3201]" strokecolor="black [3200]"/>
                  <v:shape id="六边形 256" o:spid="_x0000_s1051" type="#_x0000_t9" style="position:absolute;left:32833;top:58420;width:5034;height:4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" adj="4596" fillcolor="white [3201]" strokecolor="black [3200]"/>
                  <v:shape id="六边形 257" o:spid="_x0000_s1052" type="#_x0000_t9" style="position:absolute;left:32871;top:54135;width:5034;height:4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" adj="4596" fillcolor="white [3201]" strokecolor="black [3200]"/>
                  <v:shape id="等腰三角形 258" o:spid="_x0000_s1053" type="#_x0000_t5" style="position:absolute;left:17844;top:44762;width:457;height: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" fillcolor="black [3200]" strokecolor="black [1600]" strokeweight="2pt"/>
                  <v:shape id="等腰三角形 259" o:spid="_x0000_s1054" type="#_x0000_t5" style="position:absolute;left:13756;top:51171;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" fillcolor="black [3200]" strokecolor="black [1600]" strokeweight="2pt"/>
                  <v:shape id="等腰三角形 260" o:spid="_x0000_s1055" type="#_x0000_t5" style="position:absolute;left:25647;top:44765;width:450;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" fillcolor="black [3200]" strokecolor="black [1600]" strokeweight="2pt"/>
                  <v:shape id="等腰三角形 261" o:spid="_x0000_s1056" type="#_x0000_t5" style="position:absolute;left:21842;top:51243;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" fillcolor="black [3200]" strokecolor="black [1600]" strokeweight="2pt"/>
                  <v:shape id="等腰三角形 262" o:spid="_x0000_s1057" type="#_x0000_t5" style="position:absolute;left:29616;top:51243;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" fillcolor="black [3200]" strokecolor="black [1600]" strokeweight="2pt"/>
                  <v:shape id="等腰三角形 263" o:spid="_x0000_s1058" type="#_x0000_t5" style="position:absolute;left:17783;top:57569;width:451;height: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" fillcolor="black [3200]" strokecolor="black [1600]" strokeweight="2pt"/>
                  <v:shape id="等腰三角形 264" o:spid="_x0000_s1059" type="#_x0000_t5" style="position:absolute;left:25865;top:57639;width:451;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" fillcolor="black [3200]" strokecolor="black [1600]" strokeweight="2pt"/>
                  <v:shape id="等腰三角形 265" o:spid="_x0000_s1060" type="#_x0000_t5" style="position:absolute;left:33643;top:57639;width:450;height:8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" fillcolor="black [3200]" strokecolor="black [1600]" strokeweight="2pt"/>
                  <v:group id="组合 266" o:spid="_x0000_s1061" style="position:absolute;left:28967;top:41419;width:9004;height:8566" coordorigin="1800,180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shape id="六边形 267" o:spid="_x0000_s1062" type="#_x0000_t9" style="position:absolute;left:1800;top:38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" adj="4595" fillcolor="white [3201]" strokecolor="black [3200]"/>
                    <v:shape id="六边形 268" o:spid="_x0000_s1063" type="#_x0000_t9" style="position:absolute;left:5737;top:60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" adj="4595" fillcolor="white [3201]" strokecolor="black [3200]"/>
                    <v:shape id="六边形 269" o:spid="_x0000_s1064" type="#_x0000_t9" style="position:absolute;left:5775;top:180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" adj="4595" fillcolor="white [3201]" strokecolor="black [3200]"/>
                    <v:shape id="等腰三角形 270" o:spid="_x0000_s1065" type="#_x0000_t5" style="position:absolute;left:6549;top:53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" fillcolor="black [3200]" strokecolor="black [1600]" strokeweight="2pt"/>
                  </v:group>
                  <v:group id="组合 271" o:spid="_x0000_s1066" style="position:absolute;left:36808;top:54329;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六边形 272" o:spid="_x0000_s106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" adj="4595" fillcolor="white [3201]" strokecolor="black [3200]"/>
                    <v:shape id="六边形 273" o:spid="_x0000_s106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" adj="4595" fillcolor="white [3201]" strokecolor="black [3200]"/>
                    <v:shape id="六边形 274" o:spid="_x0000_s106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" adj="4595" fillcolor="white [3201]" strokecolor="black [3200]"/>
                    <v:shape id="等腰三角形 275" o:spid="_x0000_s107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" fillcolor="black [3200]" strokecolor="black [1600]" strokeweight="2pt"/>
                  </v:group>
                  <v:group id="组合 276" o:spid="_x0000_s1071" style="position:absolute;left:8991;top:60345;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shape id="六边形 277" o:spid="_x0000_s107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" adj="4595" fillcolor="white [3201]" strokecolor="black [3200]"/>
                    <v:shape id="六边形 278" o:spid="_x0000_s107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" adj="4595" fillcolor="white [3201]" strokecolor="black [3200]"/>
                    <v:shape id="六边形 279" o:spid="_x0000_s107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" adj="4595" fillcolor="white [3201]" strokecolor="black [3200]"/>
                    <v:shape id="等腰三角形 280" o:spid="_x0000_s107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" fillcolor="black [3200]" strokecolor="black [1600]" strokeweight="2pt"/>
                  </v:group>
                  <v:group id="组合 281" o:spid="_x0000_s1076" style="position:absolute;left:16931;top:60460;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六边形 282" o:spid="_x0000_s107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" adj="4595" fillcolor="white [3201]" strokecolor="black [3200]"/>
                    <v:shape id="六边形 283" o:spid="_x0000_s107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" adj="4595" fillcolor="white [3201]" strokecolor="black [3200]"/>
                    <v:shape id="六边形 284" o:spid="_x0000_s107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" adj="4595" fillcolor="white [3201]" strokecolor="black [3200]"/>
                    <v:shape id="等腰三角形 285" o:spid="_x0000_s108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" fillcolor="black [3200]" strokecolor="black [1600]" strokeweight="2pt"/>
                  </v:group>
                  <v:group id="组合 286" o:spid="_x0000_s1081" style="position:absolute;left:32833;top:47950;width:9004;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shape id="六边形 287" o:spid="_x0000_s108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" adj="4595" fillcolor="white [3201]" strokecolor="black [3200]"/>
                    <v:shape id="六边形 288" o:spid="_x0000_s108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" adj="4595" fillcolor="white [3201]" strokecolor="black [3200]"/>
                    <v:shape id="六边形 289" o:spid="_x0000_s108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" adj="4595" fillcolor="white [3201]" strokecolor="black [3200]"/>
                    <v:shape id="等腰三角形 290" o:spid="_x0000_s108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" fillcolor="black [3200]" strokecolor="black [1600]" strokeweight="2pt"/>
                  </v:group>
                  <v:group id="组合 291" o:spid="_x0000_s1086" style="position:absolute;left:24895;top:60545;width:9005;height:8560"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六边形 292" o:spid="_x0000_s108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" adj="4595" fillcolor="white [3201]" strokecolor="black [3200]"/>
                    <v:shape id="六边形 293" o:spid="_x0000_s108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" adj="4595" fillcolor="white [3201]" strokecolor="black [3200]"/>
                    <v:shape id="六边形 294" o:spid="_x0000_s108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" adj="4595" fillcolor="white [3201]" strokecolor="black [3200]"/>
                    <v:shape id="等腰三角形 295" o:spid="_x0000_s109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" fillcolor="black [3200]" strokecolor="black [1600]" strokeweight="2pt"/>
                  </v:group>
                  <v:group id="组合 296" o:spid="_x0000_s1091" style="position:absolute;left:32795;top:60648;width:9004;height:855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六边形 297" o:spid="_x0000_s109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" adj="4595" fillcolor="white [3201]" strokecolor="black [3200]"/>
                    <v:shape id="六边形 298" o:spid="_x0000_s109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" adj="4595" fillcolor="white [3201]" strokecolor="black [3200]"/>
                    <v:shape id="六边形 299" o:spid="_x0000_s109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" adj="4595" fillcolor="white [3201]" strokecolor="black [3200]"/>
                    <v:shape id="等腰三角形 300" o:spid="_x0000_s109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" fillcolor="black [3200]" strokecolor="black [1600]" strokeweight="2pt"/>
                  </v:group>
                  <v:group id="组合 301" o:spid="_x0000_s1096" style="position:absolute;left:40711;top:60839;width:9004;height:8547"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shape id="六边形 302" o:spid="_x0000_s109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" adj="4595" fillcolor="white [3201]" strokecolor="black [3200]"/>
                    <v:shape id="六边形 303" o:spid="_x0000_s109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" adj="4595" fillcolor="white [3201]" strokecolor="black [3200]"/>
                    <v:shape id="六边形 304" o:spid="_x0000_s109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" adj="4595" fillcolor="white [3201]" strokecolor="black [3200]"/>
                    <v:shape id="等腰三角形 305" o:spid="_x0000_s110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" fillcolor="black [3200]" strokecolor="black [1600]" strokeweight="2pt"/>
                  </v:group>
                  <v:group id="组合 306" o:spid="_x0000_s1101" style="position:absolute;left:4961;top:66705;width:9004;height:855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">
                    <v:shape id="六边形 307" o:spid="_x0000_s1102"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" adj="4595" fillcolor="white [3201]" strokecolor="black [3200]"/>
                    <v:shape id="六边形 308" o:spid="_x0000_s1103"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" adj="4595" fillcolor="white [3201]" strokecolor="black [3200]"/>
                    <v:shape id="六边形 309" o:spid="_x0000_s1104"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" adj="4595" fillcolor="white [3201]" strokecolor="black [3200]"/>
                    <v:shape id="等腰三角形 310" o:spid="_x0000_s1105"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" fillcolor="black [3200]" strokecolor="black [1600]" strokeweight="2pt"/>
                  </v:group>
                  <v:group id="组合 311" o:spid="_x0000_s1106" style="position:absolute;left:12898;top:66820;width:9004;height:8553" coordorigin="7937,11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shape id="六边形 312" o:spid="_x0000_s1107" type="#_x0000_t9" style="position:absolute;left:7937;top:2159;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" adj="4595" fillcolor="white [3201]" strokecolor="black [3200]"/>
                    <v:shape id="六边形 313" o:spid="_x0000_s1108" type="#_x0000_t9" style="position:absolute;left:11874;top:4400;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" adj="4595" fillcolor="white [3201]" strokecolor="black [3200]"/>
                    <v:shape id="六边形 314" o:spid="_x0000_s1109" type="#_x0000_t9" style="position:absolute;left:11912;top:11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" adj="4595" fillcolor="white [3201]" strokecolor="black [3200]"/>
                    <v:shape id="等腰三角形 315" o:spid="_x0000_s1110" type="#_x0000_t5" style="position:absolute;left:12687;top:3619;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" fillcolor="black [3200]" strokecolor="black [1600]" strokeweight="2pt"/>
                  </v:group>
                  <v:group id="组合 316" o:spid="_x0000_s1111" style="position:absolute;left:20861;top:66909;width:9004;height:8553" coordorigin="15900,20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shape id="六边形 317" o:spid="_x0000_s1112" type="#_x0000_t9" style="position:absolute;left:15900;top:2247;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" adj="4595" fillcolor="white [3201]" strokecolor="black [3200]"/>
                    <v:shape id="六边形 318" o:spid="_x0000_s1113" type="#_x0000_t9" style="position:absolute;left:19837;top:448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" adj="4595" fillcolor="white [3201]" strokecolor="black [3200]"/>
                    <v:shape id="六边形 319" o:spid="_x0000_s1114" type="#_x0000_t9" style="position:absolute;left:19875;top:203;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" adj="4595" fillcolor="white [3201]" strokecolor="black [3200]"/>
                    <v:shape id="等腰三角形 320" o:spid="_x0000_s1115" type="#_x0000_t5" style="position:absolute;left:20650;top:3708;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" fillcolor="black [3200]" strokecolor="black [1600]" strokeweight="2pt"/>
                  </v:group>
                  <v:group id="组合 321" o:spid="_x0000_s1116" style="position:absolute;left:28760;top:67010;width:9005;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shape id="六边形 322" o:spid="_x0000_s1117"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" adj="4595" fillcolor="white [3201]" strokecolor="black [3200]"/>
                    <v:shape id="六边形 323" o:spid="_x0000_s1118"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" adj="4595" fillcolor="white [3201]" strokecolor="black [3200]"/>
                    <v:shape id="六边形 324" o:spid="_x0000_s1119"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" adj="4595" fillcolor="white [3201]" strokecolor="black [3200]"/>
                    <v:shape id="等腰三角形 325" o:spid="_x0000_s1120"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" fillcolor="black [3200]" strokecolor="black [1600]" strokeweight="2pt"/>
                  </v:group>
                  <v:group id="组合 326" o:spid="_x0000_s1121" style="position:absolute;left:36679;top:67201;width:9004;height:8540" coordorigin="31718,49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六边形 327" o:spid="_x0000_s1122" type="#_x0000_t9" style="position:absolute;left:31718;top:254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" adj="4595" fillcolor="white [3201]" strokecolor="black [3200]"/>
                    <v:shape id="六边形 328" o:spid="_x0000_s1123" type="#_x0000_t9" style="position:absolute;left:35655;top:4781;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" adj="4595" fillcolor="white [3201]" strokecolor="black [3200]"/>
                    <v:shape id="六边形 329" o:spid="_x0000_s1124" type="#_x0000_t9" style="position:absolute;left:35693;top:49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" adj="4595" fillcolor="white [3201]" strokecolor="black [3200]"/>
                    <v:shape id="等腰三角形 330" o:spid="_x0000_s1125" type="#_x0000_t5" style="position:absolute;left:36468;top:4000;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" fillcolor="black [3200]" strokecolor="black [1600]" strokeweight="2pt"/>
                  </v:group>
                  <v:group id="组合 331" o:spid="_x0000_s1126" style="position:absolute;left:5092;top:53895;width:9005;height:855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shape id="六边形 332" o:spid="_x0000_s1127" type="#_x0000_t9" style="position:absolute;top:2044;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" adj="4595" fillcolor="white [3201]" strokecolor="black [3200]"/>
                    <v:shape id="六边形 333" o:spid="_x0000_s1128" type="#_x0000_t9" style="position:absolute;left:3937;top:4286;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" adj="4595" fillcolor="white [3201]" strokecolor="black [3200]"/>
                    <v:shape id="六边形 334" o:spid="_x0000_s1129" type="#_x0000_t9" style="position:absolute;left:3975;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" adj="4595" fillcolor="white [3201]" strokecolor="black [3200]"/>
                    <v:shape id="等腰三角形 335" o:spid="_x0000_s1130" type="#_x0000_t5" style="position:absolute;left:4749;top:3505;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" fillcolor="black [3200]" strokecolor="black [1600]" strokeweight="2pt"/>
                  </v:group>
                  <v:group id="组合 336" o:spid="_x0000_s1131" style="position:absolute;left:40673;top:48164;width:9004;height:8553" coordorigin="15900,203"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六边形 337" o:spid="_x0000_s1132" type="#_x0000_t9" style="position:absolute;left:15900;top:2247;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" adj="4595" fillcolor="white [3201]" strokecolor="black [3200]"/>
                    <v:shape id="六边形 338" o:spid="_x0000_s1133" type="#_x0000_t9" style="position:absolute;left:19837;top:4489;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" adj="4595" fillcolor="white [3201]" strokecolor="black [3200]"/>
                    <v:shape id="六边形 339" o:spid="_x0000_s1134" type="#_x0000_t9" style="position:absolute;left:19875;top:203;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" adj="4595" fillcolor="white [3201]" strokecolor="black [3200]"/>
                    <v:shape id="等腰三角形 340" o:spid="_x0000_s1135" type="#_x0000_t5" style="position:absolute;left:20650;top:3708;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" fillcolor="black [3200]" strokecolor="black [1600]" strokeweight="2pt"/>
                  </v:group>
                  <v:group id="组合 341" o:spid="_x0000_s1136" style="position:absolute;left:5228;top:41117;width:9005;height:8547" coordorigin="23799,304"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shape id="六边形 342" o:spid="_x0000_s1137" type="#_x0000_t9" style="position:absolute;left:23799;top:2349;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" adj="4595" fillcolor="white [3201]" strokecolor="black [3200]"/>
                    <v:shape id="六边形 343" o:spid="_x0000_s1138" type="#_x0000_t9" style="position:absolute;left:27736;top:4591;width:5030;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" adj="4595" fillcolor="white [3201]" strokecolor="black [3200]"/>
                    <v:shape id="六边形 344" o:spid="_x0000_s1139" type="#_x0000_t9" style="position:absolute;left:27774;top:304;width:5030;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" adj="4595" fillcolor="white [3201]" strokecolor="black [3200]"/>
                    <v:shape id="等腰三角形 345" o:spid="_x0000_s1140" type="#_x0000_t5" style="position:absolute;left:28549;top:3810;width:445;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" fillcolor="black [3200]" strokecolor="black [1600]" strokeweight="2pt"/>
                  </v:group>
                  <v:group id="组合 346" o:spid="_x0000_s1141" style="position:absolute;left:36867;top:41624;width:9004;height:8540" coordorigin="31718,495" coordsize="9004,8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六边形 347" o:spid="_x0000_s1142" type="#_x0000_t9" style="position:absolute;left:31718;top:2540;width:5029;height:4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" adj="4595" fillcolor="white [3201]" strokecolor="black [3200]"/>
                    <v:shape id="六边形 348" o:spid="_x0000_s1143" type="#_x0000_t9" style="position:absolute;left:35655;top:4781;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" adj="4595" fillcolor="white [3201]" strokecolor="black [3200]"/>
                    <v:shape id="六边形 349" o:spid="_x0000_s1144" type="#_x0000_t9" style="position:absolute;left:35693;top:495;width:5029;height:4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" adj="4595" fillcolor="white [3201]" strokecolor="black [3200]"/>
                    <v:shape id="等腰三角形 350" o:spid="_x0000_s1145" type="#_x0000_t5" style="position:absolute;left:36468;top:4000;width:444;height: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" fillcolor="black [3200]" strokecolor="black [1600]" strokeweight="2pt"/>
                  </v:group>
                </v:group>
                <v:group id="组合 351" o:spid="_x0000_s1146" style="position:absolute;left:3957;top:3503;width:34002;height:30250" coordorigin="14259,6603" coordsize="34001,30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group id="组合 352" o:spid="_x0000_s1147" style="position:absolute;left:22237;top:6603;width:18061;height:17320" coordorigin=",3816" coordsize="17637,1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六边形 353" o:spid="_x0000_s1148" type="#_x0000_t9" style="position:absolute;top:8158;width:9875;height:86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" adj="4720" filled="f" strokecolor="#f79646 [3209]" strokeweight="1pt"/>
                    <v:shape id="六边形 354" o:spid="_x0000_s1149" type="#_x0000_t9" style="position:absolute;left:7763;top:12446;width:9874;height:8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" adj="4719" filled="f" strokecolor="#f79646 [3209]" strokeweight="1pt"/>
                    <v:shape id="六边形 355" o:spid="_x0000_s1150" type="#_x0000_t9" style="position:absolute;left:7726;top:3816;width:9874;height:8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" adj="4719" filled="f" strokecolor="#f79646 [3209]" strokeweight="1pt"/>
                    <v:shape id="等腰三角形 356" o:spid="_x0000_s1151" type="#_x0000_t5" style="position:absolute;left:9207;top:11996;width:1144;height:7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" fillcolor="#f79646 [3209]" strokecolor="#f79646 [3209]" strokeweight="2pt"/>
                  </v:group>
                  <v:group id="组合 357" o:spid="_x0000_s1152" style="position:absolute;left:30201;top:19670;width:18060;height:17184" coordsize="17637,1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">
                    <v:shape id="六边形 358" o:spid="_x0000_s1153" type="#_x0000_t9" style="position:absolute;top:4341;width:9875;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" adj="4720" filled="f" strokecolor="#f79646 [3209]" strokeweight="1pt"/>
                    <v:shape id="六边形 359" o:spid="_x0000_s1154" type="#_x0000_t9" style="position:absolute;left:7763;top:8629;width:9874;height:8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" adj="4719" filled="f" strokecolor="#f79646 [3209]" strokeweight="1pt"/>
                    <v:shape id="六边形 360" o:spid="_x0000_s1155" type="#_x0000_t9" style="position:absolute;left:7726;width:9874;height:8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" adj="4719" filled="f" strokecolor="#f79646 [3209]" strokeweight="1pt"/>
                    <v:shape id="等腰三角形 361" o:spid="_x0000_s1156" type="#_x0000_t5" style="position:absolute;left:9207;top:8180;width:1144;height: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" fillcolor="#f79646 [3209]" strokecolor="#f79646 [3209]" strokeweight="2pt"/>
                  </v:group>
                  <v:group id="组合 362" o:spid="_x0000_s1157" style="position:absolute;left:14259;top:19518;width:18059;height:17177" coordsize="17637,17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shape id="六边形 363" o:spid="_x0000_s1158" type="#_x0000_t9" style="position:absolute;top:4341;width:9875;height:8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" adj="4720" filled="f" strokecolor="#f79646 [3209]" strokeweight="1pt"/>
                    <v:shape id="六边形 364" o:spid="_x0000_s1159" type="#_x0000_t9" style="position:absolute;left:7763;top:8629;width:9874;height:8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" adj="4719" filled="f" strokecolor="#f79646 [3209]" strokeweight="1pt"/>
                    <v:shape id="六边形 365" o:spid="_x0000_s1160" type="#_x0000_t9" style="position:absolute;left:7726;width:9874;height:8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" adj="4719" filled="f" strokecolor="#f79646 [3209]" strokeweight="1pt"/>
                    <v:shape id="等腰三角形 366" o:spid="_x0000_s1161" type="#_x0000_t5" style="position:absolute;left:9207;top:8180;width:1144;height: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" fillcolor="#f79646 [3209]" strokecolor="#f79646 [3209]" strokeweight="2pt"/>
                  </v:group>
                </v:group>
                <w10:anchorlock/>
              </v:group>
            </w:pict>
          </mc:Fallback>
        </mc:AlternateContent>
      </w:r>
    </w:p>
    <w:p w14:paraId="1CC0F93E" w14:textId="16CEBA69" w:rsidR="006D2EC4" w:rsidRDefault="006D2EC4" w:rsidP="006D2EC4">
      <w:pPr>
        <w:jc w:val="center"/>
        <w:rPr>
          <w:rFonts w:ascii="CG Times (WN)" w:hAnsi="CG Times (WN)"/>
          <w:b/>
          <w:vertAlign w:val="subscript"/>
        </w:rPr>
      </w:pPr>
      <w:r>
        <w:rPr>
          <w:rFonts w:ascii="CG Times (WN)" w:hAnsi="CG Times (WN)"/>
          <w:b/>
        </w:rPr>
        <w:t xml:space="preserve">Figure 3 NR BS and UAV BS </w:t>
      </w:r>
      <w:r w:rsidRPr="00F039F7">
        <w:rPr>
          <w:rFonts w:ascii="CG Times (WN)" w:hAnsi="CG Times (WN)"/>
          <w:b/>
        </w:rPr>
        <w:t>co-located with ISD</w:t>
      </w:r>
      <w:r w:rsidRPr="00F039F7">
        <w:rPr>
          <w:rFonts w:ascii="CG Times (WN)" w:hAnsi="CG Times (WN)"/>
          <w:b/>
          <w:vertAlign w:val="subscript"/>
        </w:rPr>
        <w:t>UAV</w:t>
      </w:r>
      <w:r w:rsidRPr="00F039F7">
        <w:rPr>
          <w:rFonts w:ascii="CG Times (WN)" w:hAnsi="CG Times (WN)"/>
          <w:b/>
        </w:rPr>
        <w:t xml:space="preserve"> =2*ISD</w:t>
      </w:r>
      <w:r w:rsidRPr="00F039F7">
        <w:rPr>
          <w:rFonts w:ascii="CG Times (WN)" w:hAnsi="CG Times (WN)"/>
          <w:b/>
          <w:vertAlign w:val="subscript"/>
        </w:rPr>
        <w:t>NR</w:t>
      </w:r>
    </w:p>
    <w:p w14:paraId="71A4FF28" w14:textId="0F535BEA" w:rsidR="00E44CCB" w:rsidRPr="00E44CCB" w:rsidRDefault="00E44CCB" w:rsidP="00407DC7">
      <w:pPr>
        <w:rPr>
          <w:b/>
          <w:iCs/>
          <w:lang w:eastAsia="zh-CN"/>
        </w:rPr>
      </w:pPr>
      <w:r w:rsidRPr="00E44CCB">
        <w:rPr>
          <w:rFonts w:hint="eastAsia"/>
          <w:b/>
          <w:iCs/>
          <w:lang w:eastAsia="zh-CN"/>
        </w:rPr>
        <w:t>P</w:t>
      </w:r>
      <w:r w:rsidRPr="00E44CCB">
        <w:rPr>
          <w:b/>
          <w:iCs/>
          <w:lang w:eastAsia="zh-CN"/>
        </w:rPr>
        <w:t xml:space="preserve">roposal 1: </w:t>
      </w:r>
      <w:r w:rsidR="00CF54CA">
        <w:rPr>
          <w:b/>
          <w:iCs/>
          <w:lang w:eastAsia="zh-CN"/>
        </w:rPr>
        <w:t xml:space="preserve">If coexistence study should be done, </w:t>
      </w:r>
      <w:r w:rsidRPr="00E44CCB">
        <w:rPr>
          <w:b/>
          <w:iCs/>
          <w:lang w:eastAsia="zh-CN"/>
        </w:rPr>
        <w:t xml:space="preserve">UAV BS </w:t>
      </w:r>
      <w:r w:rsidR="00742463">
        <w:rPr>
          <w:b/>
          <w:iCs/>
          <w:lang w:eastAsia="zh-CN"/>
        </w:rPr>
        <w:t>network</w:t>
      </w:r>
      <w:r w:rsidRPr="00E44CCB">
        <w:rPr>
          <w:b/>
          <w:iCs/>
          <w:lang w:eastAsia="zh-CN"/>
        </w:rPr>
        <w:t xml:space="preserve"> </w:t>
      </w:r>
      <w:r w:rsidR="00EB7070">
        <w:rPr>
          <w:b/>
          <w:iCs/>
          <w:lang w:eastAsia="zh-CN"/>
        </w:rPr>
        <w:t>layout</w:t>
      </w:r>
      <w:r w:rsidRPr="00E44CCB">
        <w:rPr>
          <w:b/>
          <w:iCs/>
          <w:lang w:eastAsia="zh-CN"/>
        </w:rPr>
        <w:t xml:space="preserve"> should be clarified first.</w:t>
      </w:r>
      <w:r w:rsidR="00035D3A">
        <w:rPr>
          <w:b/>
          <w:iCs/>
          <w:lang w:eastAsia="zh-CN"/>
        </w:rPr>
        <w:t xml:space="preserve"> It is proposed to reuse NR outdoor layout for UAV BS.</w:t>
      </w:r>
    </w:p>
    <w:p w14:paraId="13D1FB54" w14:textId="0BF9DE94" w:rsidR="00407DC7" w:rsidRPr="00407DC7" w:rsidRDefault="00407DC7" w:rsidP="00407DC7">
      <w:pPr>
        <w:rPr>
          <w:iCs/>
        </w:rPr>
      </w:pPr>
      <w:r w:rsidRPr="00407DC7">
        <w:rPr>
          <w:iCs/>
        </w:rPr>
        <w:t>With above</w:t>
      </w:r>
      <w:r>
        <w:rPr>
          <w:iCs/>
        </w:rPr>
        <w:t xml:space="preserve"> </w:t>
      </w:r>
      <w:r w:rsidR="00742463">
        <w:rPr>
          <w:iCs/>
        </w:rPr>
        <w:t>network layout</w:t>
      </w:r>
      <w:r>
        <w:rPr>
          <w:iCs/>
        </w:rPr>
        <w:t xml:space="preserve"> assumption, we give some other </w:t>
      </w:r>
      <w:r>
        <w:rPr>
          <w:rFonts w:eastAsia="等线"/>
          <w:lang w:eastAsia="zh-CN"/>
        </w:rPr>
        <w:t>d</w:t>
      </w:r>
      <w:r w:rsidRPr="008D3569">
        <w:rPr>
          <w:rFonts w:eastAsia="等线"/>
          <w:lang w:eastAsia="zh-CN"/>
        </w:rPr>
        <w:t>eployment parameters</w:t>
      </w:r>
      <w:r w:rsidR="003C6A03">
        <w:rPr>
          <w:rFonts w:eastAsia="等线"/>
          <w:lang w:eastAsia="zh-CN"/>
        </w:rPr>
        <w:t xml:space="preserve"> as below table</w:t>
      </w:r>
      <w:r w:rsidR="00CF54CA">
        <w:rPr>
          <w:rFonts w:eastAsia="等线"/>
          <w:lang w:eastAsia="zh-CN"/>
        </w:rPr>
        <w:t>.</w:t>
      </w:r>
    </w:p>
    <w:p w14:paraId="2F4CEF5D" w14:textId="2FD62E5A" w:rsidR="001A19FA" w:rsidRPr="008D3569" w:rsidRDefault="001A19FA" w:rsidP="001A19FA">
      <w:pPr>
        <w:pStyle w:val="aff7"/>
        <w:jc w:val="center"/>
        <w:rPr>
          <w:rFonts w:ascii="Times New Roman" w:eastAsia="等线" w:hAnsi="Times New Roman"/>
          <w:lang w:eastAsia="zh-CN"/>
        </w:rPr>
      </w:pPr>
      <w:r w:rsidRPr="008D3569">
        <w:rPr>
          <w:rFonts w:ascii="Times New Roman" w:hAnsi="Times New Roman"/>
        </w:rPr>
        <w:lastRenderedPageBreak/>
        <w:t xml:space="preserve">Table </w:t>
      </w:r>
      <w:r w:rsidRPr="008D3569">
        <w:rPr>
          <w:rFonts w:ascii="Times New Roman" w:hAnsi="Times New Roman"/>
        </w:rPr>
        <w:fldChar w:fldCharType="begin"/>
      </w:r>
      <w:r w:rsidRPr="008D3569">
        <w:rPr>
          <w:rFonts w:ascii="Times New Roman" w:hAnsi="Times New Roman"/>
        </w:rPr>
        <w:instrText xml:space="preserve"> SEQ Table \* ARABIC </w:instrText>
      </w:r>
      <w:r w:rsidRPr="008D3569">
        <w:rPr>
          <w:rFonts w:ascii="Times New Roman" w:hAnsi="Times New Roman"/>
        </w:rPr>
        <w:fldChar w:fldCharType="separate"/>
      </w:r>
      <w:r w:rsidR="009D2F39">
        <w:rPr>
          <w:rFonts w:ascii="Times New Roman" w:hAnsi="Times New Roman"/>
          <w:noProof/>
        </w:rPr>
        <w:t>1</w:t>
      </w:r>
      <w:r w:rsidRPr="008D3569">
        <w:rPr>
          <w:rFonts w:ascii="Times New Roman" w:hAnsi="Times New Roman"/>
        </w:rPr>
        <w:fldChar w:fldCharType="end"/>
      </w:r>
      <w:r w:rsidRPr="008D3569">
        <w:rPr>
          <w:rFonts w:ascii="Times New Roman" w:hAnsi="Times New Roman"/>
        </w:rPr>
        <w:t xml:space="preserve"> </w:t>
      </w:r>
      <w:r w:rsidRPr="008D3569">
        <w:rPr>
          <w:rFonts w:ascii="Times New Roman" w:eastAsia="等线" w:hAnsi="Times New Roman"/>
          <w:lang w:eastAsia="zh-CN"/>
        </w:rPr>
        <w:t>Deployment parameters</w:t>
      </w:r>
    </w:p>
    <w:tbl>
      <w:tblPr>
        <w:tblW w:w="8217" w:type="dxa"/>
        <w:jc w:val="center"/>
        <w:tblLook w:val="04A0" w:firstRow="1" w:lastRow="0" w:firstColumn="1" w:lastColumn="0" w:noHBand="0" w:noVBand="1"/>
      </w:tblPr>
      <w:tblGrid>
        <w:gridCol w:w="2410"/>
        <w:gridCol w:w="5807"/>
      </w:tblGrid>
      <w:tr w:rsidR="001A19FA" w:rsidRPr="008D3569" w14:paraId="603FBB84" w14:textId="77777777" w:rsidTr="00D023B7">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58785FF" w14:textId="77777777" w:rsidR="001A19FA" w:rsidRPr="008D3569" w:rsidRDefault="001A19FA" w:rsidP="00D023B7">
            <w:pPr>
              <w:widowControl w:val="0"/>
              <w:spacing w:after="0"/>
              <w:jc w:val="center"/>
              <w:rPr>
                <w:rFonts w:eastAsia="等线"/>
                <w:b/>
                <w:sz w:val="18"/>
                <w:lang w:eastAsia="zh-CN"/>
              </w:rPr>
            </w:pPr>
            <w:r w:rsidRPr="008D3569">
              <w:rPr>
                <w:rFonts w:eastAsia="等线"/>
                <w:b/>
                <w:sz w:val="18"/>
                <w:lang w:eastAsia="zh-CN"/>
              </w:rPr>
              <w:t>Parameter</w:t>
            </w:r>
          </w:p>
        </w:tc>
        <w:tc>
          <w:tcPr>
            <w:tcW w:w="5807" w:type="dxa"/>
            <w:tcBorders>
              <w:top w:val="single" w:sz="4" w:space="0" w:color="auto"/>
              <w:left w:val="nil"/>
              <w:bottom w:val="single" w:sz="4" w:space="0" w:color="auto"/>
              <w:right w:val="single" w:sz="4" w:space="0" w:color="auto"/>
            </w:tcBorders>
            <w:shd w:val="clear" w:color="auto" w:fill="D0CECE"/>
            <w:vAlign w:val="center"/>
            <w:hideMark/>
          </w:tcPr>
          <w:p w14:paraId="2B2C5EDB" w14:textId="74D17149" w:rsidR="001A19FA" w:rsidRPr="008D3569" w:rsidRDefault="00E64DE0" w:rsidP="00D023B7">
            <w:pPr>
              <w:widowControl w:val="0"/>
              <w:spacing w:after="0"/>
              <w:jc w:val="center"/>
              <w:rPr>
                <w:rFonts w:eastAsia="等线"/>
                <w:b/>
                <w:sz w:val="18"/>
                <w:lang w:eastAsia="zh-CN"/>
              </w:rPr>
            </w:pPr>
            <w:r>
              <w:rPr>
                <w:rFonts w:eastAsia="等线"/>
                <w:b/>
                <w:sz w:val="18"/>
                <w:lang w:eastAsia="zh-CN"/>
              </w:rPr>
              <w:t>Descriptions</w:t>
            </w:r>
          </w:p>
        </w:tc>
      </w:tr>
      <w:tr w:rsidR="001A19FA" w:rsidRPr="008D3569" w14:paraId="41F8A53A" w14:textId="77777777" w:rsidTr="00D023B7">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809AD7E" w14:textId="0A46BF41" w:rsidR="001A19FA" w:rsidRPr="008D3569" w:rsidRDefault="001A19FA" w:rsidP="00E64DE0">
            <w:pPr>
              <w:widowControl w:val="0"/>
              <w:spacing w:after="0"/>
              <w:jc w:val="center"/>
              <w:rPr>
                <w:rFonts w:eastAsia="等线"/>
                <w:b/>
                <w:sz w:val="18"/>
                <w:lang w:eastAsia="zh-CN"/>
              </w:rPr>
            </w:pPr>
            <w:r w:rsidRPr="008D3569">
              <w:rPr>
                <w:b/>
                <w:bCs/>
                <w:sz w:val="18"/>
                <w:lang w:eastAsia="zh-CN" w:bidi="ar"/>
              </w:rPr>
              <w:t>BS deployment</w:t>
            </w:r>
          </w:p>
        </w:tc>
        <w:tc>
          <w:tcPr>
            <w:tcW w:w="5807" w:type="dxa"/>
            <w:tcBorders>
              <w:top w:val="single" w:sz="4" w:space="0" w:color="auto"/>
              <w:left w:val="nil"/>
              <w:bottom w:val="single" w:sz="4" w:space="0" w:color="auto"/>
              <w:right w:val="single" w:sz="4" w:space="0" w:color="auto"/>
            </w:tcBorders>
            <w:shd w:val="clear" w:color="auto" w:fill="auto"/>
            <w:vAlign w:val="center"/>
          </w:tcPr>
          <w:p w14:paraId="76517BE2" w14:textId="5F7BC53C" w:rsidR="001A19FA" w:rsidRDefault="001A19FA" w:rsidP="00D023B7">
            <w:pPr>
              <w:widowControl w:val="0"/>
              <w:spacing w:after="0"/>
              <w:rPr>
                <w:color w:val="000000"/>
                <w:sz w:val="18"/>
                <w:lang w:eastAsia="zh-CN"/>
              </w:rPr>
            </w:pPr>
            <w:r w:rsidRPr="008D3569">
              <w:rPr>
                <w:color w:val="000000"/>
                <w:sz w:val="18"/>
                <w:lang w:eastAsia="zh-CN"/>
              </w:rPr>
              <w:t>H</w:t>
            </w:r>
            <w:r w:rsidR="00EB7070">
              <w:rPr>
                <w:color w:val="000000"/>
                <w:sz w:val="18"/>
              </w:rPr>
              <w:t>exagonal grid</w:t>
            </w:r>
            <w:r w:rsidRPr="008D3569">
              <w:rPr>
                <w:color w:val="000000"/>
                <w:sz w:val="18"/>
              </w:rPr>
              <w:t>, 3 sectors per site with wrap around</w:t>
            </w:r>
            <w:r w:rsidRPr="008D3569">
              <w:rPr>
                <w:color w:val="000000"/>
                <w:sz w:val="18"/>
                <w:lang w:eastAsia="zh-CN"/>
              </w:rPr>
              <w:t>,</w:t>
            </w:r>
            <w:r>
              <w:rPr>
                <w:color w:val="000000"/>
                <w:sz w:val="18"/>
                <w:lang w:eastAsia="zh-CN"/>
              </w:rPr>
              <w:t xml:space="preserve"> all the </w:t>
            </w:r>
            <w:r w:rsidR="00C779EB">
              <w:rPr>
                <w:color w:val="000000"/>
                <w:sz w:val="18"/>
                <w:lang w:eastAsia="zh-CN"/>
              </w:rPr>
              <w:t>UAV</w:t>
            </w:r>
            <w:r>
              <w:rPr>
                <w:color w:val="000000"/>
                <w:sz w:val="18"/>
                <w:lang w:eastAsia="zh-CN"/>
              </w:rPr>
              <w:t xml:space="preserve"> and NR BS are activated in one snapshot</w:t>
            </w:r>
          </w:p>
          <w:p w14:paraId="2A4A77C6" w14:textId="5DC213B2" w:rsidR="002A0B65" w:rsidRPr="00C779EB" w:rsidRDefault="002A0B65" w:rsidP="00D023B7">
            <w:pPr>
              <w:widowControl w:val="0"/>
              <w:spacing w:after="0"/>
              <w:rPr>
                <w:color w:val="000000"/>
                <w:sz w:val="18"/>
                <w:lang w:eastAsia="zh-CN"/>
              </w:rPr>
            </w:pPr>
            <w:r>
              <w:rPr>
                <w:color w:val="000000"/>
                <w:sz w:val="18"/>
                <w:lang w:eastAsia="zh-CN"/>
              </w:rPr>
              <w:t xml:space="preserve">BS </w:t>
            </w:r>
            <w:r>
              <w:rPr>
                <w:rFonts w:hint="eastAsia"/>
                <w:color w:val="000000"/>
                <w:sz w:val="18"/>
                <w:lang w:eastAsia="zh-CN"/>
              </w:rPr>
              <w:t>heigh</w:t>
            </w:r>
            <w:r>
              <w:rPr>
                <w:color w:val="000000"/>
                <w:sz w:val="18"/>
                <w:lang w:eastAsia="zh-CN"/>
              </w:rPr>
              <w:t>t: 30m</w:t>
            </w:r>
          </w:p>
          <w:p w14:paraId="08149AF6" w14:textId="398E8BF4" w:rsidR="001A19FA" w:rsidRDefault="001A19FA" w:rsidP="00D023B7">
            <w:pPr>
              <w:widowControl w:val="0"/>
              <w:spacing w:after="0"/>
              <w:rPr>
                <w:rFonts w:eastAsia="等线"/>
                <w:sz w:val="18"/>
                <w:lang w:eastAsia="zh-CN"/>
              </w:rPr>
            </w:pPr>
            <w:r w:rsidRPr="008D3569">
              <w:rPr>
                <w:rFonts w:eastAsia="等线"/>
                <w:sz w:val="18"/>
                <w:lang w:eastAsia="zh-CN"/>
              </w:rPr>
              <w:t>Inter-NR BS distanc</w:t>
            </w:r>
            <w:r w:rsidRPr="002C7962">
              <w:rPr>
                <w:rFonts w:eastAsia="等线"/>
                <w:sz w:val="18"/>
                <w:lang w:eastAsia="zh-CN"/>
              </w:rPr>
              <w:t xml:space="preserve">e: </w:t>
            </w:r>
            <w:r w:rsidR="00B66992">
              <w:rPr>
                <w:rFonts w:eastAsia="等线"/>
                <w:sz w:val="18"/>
                <w:lang w:eastAsia="zh-CN"/>
              </w:rPr>
              <w:t>[</w:t>
            </w:r>
            <w:r w:rsidR="00C703E5">
              <w:rPr>
                <w:rFonts w:eastAsia="等线"/>
                <w:sz w:val="18"/>
                <w:lang w:eastAsia="zh-CN"/>
              </w:rPr>
              <w:t>50</w:t>
            </w:r>
            <w:r w:rsidR="00B66992">
              <w:rPr>
                <w:rFonts w:eastAsia="等线"/>
                <w:sz w:val="18"/>
                <w:lang w:eastAsia="zh-CN"/>
              </w:rPr>
              <w:t>0m]</w:t>
            </w:r>
          </w:p>
          <w:p w14:paraId="188161F9" w14:textId="77777777" w:rsidR="004838EC" w:rsidRDefault="004838EC" w:rsidP="00B66992">
            <w:pPr>
              <w:widowControl w:val="0"/>
              <w:spacing w:after="0"/>
              <w:rPr>
                <w:rFonts w:eastAsia="等线"/>
                <w:sz w:val="18"/>
                <w:lang w:eastAsia="zh-CN"/>
              </w:rPr>
            </w:pPr>
            <w:r w:rsidRPr="008D3569">
              <w:rPr>
                <w:rFonts w:eastAsia="等线"/>
                <w:sz w:val="18"/>
                <w:lang w:eastAsia="zh-CN"/>
              </w:rPr>
              <w:t>Inter-</w:t>
            </w:r>
            <w:r>
              <w:rPr>
                <w:rFonts w:eastAsia="等线"/>
                <w:sz w:val="18"/>
                <w:lang w:eastAsia="zh-CN"/>
              </w:rPr>
              <w:t>UAV</w:t>
            </w:r>
            <w:r w:rsidRPr="008D3569">
              <w:rPr>
                <w:rFonts w:eastAsia="等线"/>
                <w:sz w:val="18"/>
                <w:lang w:eastAsia="zh-CN"/>
              </w:rPr>
              <w:t xml:space="preserve"> BS distanc</w:t>
            </w:r>
            <w:r w:rsidRPr="002C7962">
              <w:rPr>
                <w:rFonts w:eastAsia="等线"/>
                <w:sz w:val="18"/>
                <w:lang w:eastAsia="zh-CN"/>
              </w:rPr>
              <w:t xml:space="preserve">e: </w:t>
            </w:r>
            <w:r w:rsidR="00B66992">
              <w:rPr>
                <w:rFonts w:eastAsia="等线"/>
                <w:sz w:val="18"/>
                <w:lang w:eastAsia="zh-CN"/>
              </w:rPr>
              <w:t>[4km]</w:t>
            </w:r>
          </w:p>
          <w:p w14:paraId="2F0A8763" w14:textId="7CA2A90A" w:rsidR="0056517B" w:rsidRPr="002C7962" w:rsidRDefault="0056517B" w:rsidP="0056517B">
            <w:pPr>
              <w:widowControl w:val="0"/>
              <w:spacing w:after="0"/>
              <w:rPr>
                <w:rFonts w:eastAsia="等线"/>
                <w:color w:val="FF0000"/>
                <w:sz w:val="18"/>
                <w:lang w:eastAsia="zh-CN"/>
              </w:rPr>
            </w:pPr>
            <w:r>
              <w:rPr>
                <w:color w:val="000000"/>
                <w:sz w:val="18"/>
                <w:lang w:eastAsia="zh-CN"/>
              </w:rPr>
              <w:t xml:space="preserve">The number of </w:t>
            </w:r>
            <w:r w:rsidRPr="008D3569">
              <w:rPr>
                <w:color w:val="000000"/>
                <w:sz w:val="18"/>
              </w:rPr>
              <w:t xml:space="preserve"> macro </w:t>
            </w:r>
            <w:r>
              <w:rPr>
                <w:color w:val="000000"/>
                <w:sz w:val="18"/>
              </w:rPr>
              <w:t>and UAV sites</w:t>
            </w:r>
            <w:r>
              <w:rPr>
                <w:color w:val="000000"/>
                <w:sz w:val="18"/>
                <w:lang w:eastAsia="zh-CN"/>
              </w:rPr>
              <w:t xml:space="preserve"> according to ISD of NR and UAV BS</w:t>
            </w:r>
          </w:p>
        </w:tc>
      </w:tr>
      <w:tr w:rsidR="001A19FA" w:rsidRPr="008D3569" w14:paraId="5BE9974D" w14:textId="77777777" w:rsidTr="00D023B7">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7AE767C0" w14:textId="77777777" w:rsidR="001A19FA" w:rsidRPr="008D3569" w:rsidRDefault="001A19FA" w:rsidP="00D023B7">
            <w:pPr>
              <w:widowControl w:val="0"/>
              <w:spacing w:after="0"/>
              <w:jc w:val="center"/>
              <w:rPr>
                <w:rFonts w:eastAsia="等线"/>
                <w:b/>
                <w:bCs/>
                <w:sz w:val="18"/>
                <w:lang w:eastAsia="zh-CN"/>
              </w:rPr>
            </w:pPr>
            <w:r w:rsidRPr="008D3569">
              <w:rPr>
                <w:rFonts w:eastAsia="等线"/>
                <w:b/>
                <w:bCs/>
                <w:sz w:val="18"/>
                <w:lang w:eastAsia="zh-CN"/>
              </w:rPr>
              <w:t>Carrier frequency</w:t>
            </w:r>
          </w:p>
        </w:tc>
        <w:tc>
          <w:tcPr>
            <w:tcW w:w="5807" w:type="dxa"/>
            <w:tcBorders>
              <w:top w:val="nil"/>
              <w:left w:val="nil"/>
              <w:bottom w:val="single" w:sz="4" w:space="0" w:color="auto"/>
              <w:right w:val="single" w:sz="4" w:space="0" w:color="auto"/>
            </w:tcBorders>
            <w:vAlign w:val="center"/>
            <w:hideMark/>
          </w:tcPr>
          <w:p w14:paraId="1A842E1C" w14:textId="0F354FC0" w:rsidR="001A19FA" w:rsidRPr="008D3569" w:rsidRDefault="00E64DE0" w:rsidP="00E64DE0">
            <w:pPr>
              <w:widowControl w:val="0"/>
              <w:spacing w:after="0"/>
              <w:rPr>
                <w:rFonts w:eastAsia="等线"/>
                <w:sz w:val="18"/>
                <w:lang w:eastAsia="zh-CN"/>
              </w:rPr>
            </w:pPr>
            <w:r>
              <w:rPr>
                <w:rFonts w:eastAsia="等线"/>
                <w:sz w:val="18"/>
                <w:lang w:eastAsia="zh-CN"/>
              </w:rPr>
              <w:t>2GHz,  4GHz</w:t>
            </w:r>
          </w:p>
        </w:tc>
      </w:tr>
      <w:tr w:rsidR="001A19FA" w:rsidRPr="008D3569" w14:paraId="75DECA14" w14:textId="77777777" w:rsidTr="00D023B7">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2B5E487B" w14:textId="603EA83D" w:rsidR="001A19FA" w:rsidRPr="008D3569" w:rsidRDefault="00E64DE0" w:rsidP="00E64DE0">
            <w:pPr>
              <w:widowControl w:val="0"/>
              <w:spacing w:after="0"/>
              <w:jc w:val="center"/>
              <w:rPr>
                <w:rFonts w:eastAsia="等线"/>
                <w:b/>
                <w:bCs/>
                <w:sz w:val="18"/>
                <w:lang w:eastAsia="zh-CN"/>
              </w:rPr>
            </w:pPr>
            <w:r>
              <w:rPr>
                <w:b/>
                <w:bCs/>
                <w:sz w:val="18"/>
                <w:lang w:eastAsia="zh-CN"/>
              </w:rPr>
              <w:t>C</w:t>
            </w:r>
            <w:r w:rsidR="001A19FA" w:rsidRPr="008D3569">
              <w:rPr>
                <w:b/>
                <w:bCs/>
                <w:sz w:val="18"/>
                <w:lang w:eastAsia="zh-CN"/>
              </w:rPr>
              <w:t>BW</w:t>
            </w:r>
          </w:p>
        </w:tc>
        <w:tc>
          <w:tcPr>
            <w:tcW w:w="5807" w:type="dxa"/>
            <w:tcBorders>
              <w:top w:val="nil"/>
              <w:left w:val="nil"/>
              <w:bottom w:val="single" w:sz="4" w:space="0" w:color="auto"/>
              <w:right w:val="single" w:sz="4" w:space="0" w:color="auto"/>
            </w:tcBorders>
            <w:vAlign w:val="center"/>
            <w:hideMark/>
          </w:tcPr>
          <w:p w14:paraId="5B0F528D" w14:textId="48ECB83E" w:rsidR="001A19FA" w:rsidRPr="008D3569" w:rsidRDefault="00E64DE0" w:rsidP="00D023B7">
            <w:pPr>
              <w:widowControl w:val="0"/>
              <w:spacing w:after="0"/>
              <w:rPr>
                <w:sz w:val="18"/>
                <w:lang w:eastAsia="zh-CN"/>
              </w:rPr>
            </w:pPr>
            <w:r>
              <w:rPr>
                <w:sz w:val="18"/>
                <w:lang w:eastAsia="zh-CN"/>
              </w:rPr>
              <w:t>20MHz for 2GHz, 100MHz for 4GHz</w:t>
            </w:r>
          </w:p>
        </w:tc>
      </w:tr>
      <w:tr w:rsidR="001A19FA" w:rsidRPr="008D3569" w14:paraId="59CDD233" w14:textId="77777777" w:rsidTr="00D023B7">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027A3FE" w14:textId="3C650A00" w:rsidR="001A19FA" w:rsidRPr="008D3569" w:rsidRDefault="001A19FA" w:rsidP="00D023B7">
            <w:pPr>
              <w:widowControl w:val="0"/>
              <w:spacing w:after="0"/>
              <w:jc w:val="center"/>
              <w:rPr>
                <w:rFonts w:eastAsia="等线"/>
                <w:b/>
                <w:bCs/>
                <w:sz w:val="18"/>
                <w:lang w:eastAsia="zh-CN"/>
              </w:rPr>
            </w:pPr>
            <w:r w:rsidRPr="008D3569">
              <w:rPr>
                <w:b/>
                <w:bCs/>
                <w:sz w:val="18"/>
                <w:lang w:eastAsia="zh-CN"/>
              </w:rPr>
              <w:t>UL power control</w:t>
            </w:r>
          </w:p>
        </w:tc>
        <w:tc>
          <w:tcPr>
            <w:tcW w:w="5807" w:type="dxa"/>
            <w:tcBorders>
              <w:top w:val="single" w:sz="4" w:space="0" w:color="auto"/>
              <w:left w:val="nil"/>
              <w:bottom w:val="single" w:sz="4" w:space="0" w:color="auto"/>
              <w:right w:val="single" w:sz="4" w:space="0" w:color="auto"/>
            </w:tcBorders>
            <w:vAlign w:val="center"/>
            <w:hideMark/>
          </w:tcPr>
          <w:p w14:paraId="1BCB1ABF" w14:textId="03382B89" w:rsidR="001A19FA" w:rsidRPr="008D3569" w:rsidRDefault="00E64DE0" w:rsidP="00D023B7">
            <w:pPr>
              <w:widowControl w:val="0"/>
              <w:spacing w:after="0"/>
              <w:rPr>
                <w:sz w:val="18"/>
                <w:lang w:eastAsia="zh-CN"/>
              </w:rPr>
            </w:pPr>
            <w:r>
              <w:rPr>
                <w:sz w:val="18"/>
                <w:lang w:eastAsia="zh-CN"/>
              </w:rPr>
              <w:t>Yes</w:t>
            </w:r>
          </w:p>
        </w:tc>
      </w:tr>
      <w:tr w:rsidR="001A19FA" w:rsidRPr="008D3569" w14:paraId="42358002" w14:textId="77777777" w:rsidTr="00D023B7">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805CCF0" w14:textId="77777777" w:rsidR="001A19FA" w:rsidRPr="008D3569" w:rsidRDefault="001A19FA" w:rsidP="00D023B7">
            <w:pPr>
              <w:widowControl w:val="0"/>
              <w:spacing w:after="0"/>
              <w:jc w:val="center"/>
              <w:rPr>
                <w:rFonts w:eastAsia="等线"/>
                <w:b/>
                <w:bCs/>
                <w:sz w:val="18"/>
                <w:lang w:eastAsia="zh-CN"/>
              </w:rPr>
            </w:pPr>
            <w:r w:rsidRPr="008D3569">
              <w:rPr>
                <w:b/>
                <w:bCs/>
                <w:sz w:val="18"/>
                <w:lang w:eastAsia="zh-CN"/>
              </w:rPr>
              <w:t>Traffic model</w:t>
            </w:r>
          </w:p>
        </w:tc>
        <w:tc>
          <w:tcPr>
            <w:tcW w:w="5807" w:type="dxa"/>
            <w:tcBorders>
              <w:top w:val="single" w:sz="4" w:space="0" w:color="auto"/>
              <w:left w:val="nil"/>
              <w:bottom w:val="single" w:sz="4" w:space="0" w:color="auto"/>
              <w:right w:val="single" w:sz="4" w:space="0" w:color="auto"/>
            </w:tcBorders>
            <w:vAlign w:val="center"/>
            <w:hideMark/>
          </w:tcPr>
          <w:p w14:paraId="2193E7EF" w14:textId="77777777" w:rsidR="001A19FA" w:rsidRPr="008D3569" w:rsidRDefault="001A19FA" w:rsidP="00D023B7">
            <w:pPr>
              <w:widowControl w:val="0"/>
              <w:spacing w:after="0"/>
              <w:rPr>
                <w:sz w:val="18"/>
                <w:lang w:eastAsia="zh-CN"/>
              </w:rPr>
            </w:pPr>
            <w:r w:rsidRPr="008D3569">
              <w:rPr>
                <w:sz w:val="18"/>
                <w:lang w:eastAsia="zh-CN"/>
              </w:rPr>
              <w:t>Full buffer</w:t>
            </w:r>
          </w:p>
        </w:tc>
      </w:tr>
      <w:tr w:rsidR="001A19FA" w:rsidRPr="008D3569" w14:paraId="181D6D53" w14:textId="77777777" w:rsidTr="00D023B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97CB1CF" w14:textId="77777777" w:rsidR="001A19FA" w:rsidRPr="00D148D6" w:rsidRDefault="001A19FA" w:rsidP="00D023B7">
            <w:pPr>
              <w:widowControl w:val="0"/>
              <w:spacing w:after="0"/>
              <w:jc w:val="center"/>
              <w:rPr>
                <w:rFonts w:eastAsia="等线"/>
                <w:b/>
                <w:bCs/>
                <w:sz w:val="18"/>
                <w:lang w:eastAsia="zh-CN"/>
              </w:rPr>
            </w:pPr>
            <w:r w:rsidRPr="00D148D6">
              <w:rPr>
                <w:b/>
                <w:bCs/>
                <w:sz w:val="18"/>
                <w:lang w:eastAsia="zh-CN"/>
              </w:rPr>
              <w:t>Frequency reuse</w:t>
            </w:r>
          </w:p>
        </w:tc>
        <w:tc>
          <w:tcPr>
            <w:tcW w:w="5807" w:type="dxa"/>
            <w:tcBorders>
              <w:top w:val="single" w:sz="4" w:space="0" w:color="auto"/>
              <w:left w:val="nil"/>
              <w:bottom w:val="single" w:sz="4" w:space="0" w:color="auto"/>
              <w:right w:val="single" w:sz="4" w:space="0" w:color="auto"/>
            </w:tcBorders>
            <w:vAlign w:val="center"/>
            <w:hideMark/>
          </w:tcPr>
          <w:p w14:paraId="5FBE06F2" w14:textId="77777777" w:rsidR="001A19FA" w:rsidRPr="00D148D6" w:rsidRDefault="001A19FA" w:rsidP="00D023B7">
            <w:pPr>
              <w:widowControl w:val="0"/>
              <w:spacing w:after="0"/>
              <w:rPr>
                <w:sz w:val="18"/>
                <w:lang w:eastAsia="zh-CN"/>
              </w:rPr>
            </w:pPr>
            <w:r w:rsidRPr="00D148D6">
              <w:rPr>
                <w:sz w:val="18"/>
                <w:lang w:eastAsia="zh-CN"/>
              </w:rPr>
              <w:t>1</w:t>
            </w:r>
          </w:p>
        </w:tc>
      </w:tr>
      <w:tr w:rsidR="001A19FA" w:rsidRPr="008D3569" w14:paraId="2BB89645" w14:textId="77777777" w:rsidTr="00D023B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3D2B394" w14:textId="5723D8BC" w:rsidR="001A19FA" w:rsidRPr="008D3569" w:rsidRDefault="001A19FA" w:rsidP="00D023B7">
            <w:pPr>
              <w:widowControl w:val="0"/>
              <w:spacing w:after="0"/>
              <w:jc w:val="center"/>
              <w:rPr>
                <w:b/>
                <w:bCs/>
                <w:sz w:val="18"/>
                <w:lang w:eastAsia="zh-CN"/>
              </w:rPr>
            </w:pPr>
            <w:r w:rsidRPr="008D3569">
              <w:rPr>
                <w:b/>
                <w:bCs/>
                <w:sz w:val="18"/>
                <w:lang w:eastAsia="zh-CN"/>
              </w:rPr>
              <w:t>UE dropping</w:t>
            </w:r>
          </w:p>
        </w:tc>
        <w:tc>
          <w:tcPr>
            <w:tcW w:w="5807" w:type="dxa"/>
            <w:tcBorders>
              <w:top w:val="single" w:sz="4" w:space="0" w:color="auto"/>
              <w:left w:val="nil"/>
              <w:bottom w:val="single" w:sz="4" w:space="0" w:color="auto"/>
              <w:right w:val="single" w:sz="4" w:space="0" w:color="auto"/>
            </w:tcBorders>
            <w:vAlign w:val="center"/>
            <w:hideMark/>
          </w:tcPr>
          <w:p w14:paraId="1F175F75" w14:textId="2055DA28" w:rsidR="0056517B" w:rsidRDefault="001A19FA" w:rsidP="00D023B7">
            <w:pPr>
              <w:widowControl w:val="0"/>
              <w:spacing w:after="0"/>
              <w:rPr>
                <w:sz w:val="18"/>
                <w:lang w:eastAsia="zh-CN"/>
              </w:rPr>
            </w:pPr>
            <w:r w:rsidRPr="00D148D6">
              <w:rPr>
                <w:sz w:val="18"/>
                <w:lang w:eastAsia="zh-CN"/>
              </w:rPr>
              <w:t xml:space="preserve">For </w:t>
            </w:r>
            <w:r w:rsidR="00040F13">
              <w:rPr>
                <w:sz w:val="18"/>
                <w:lang w:eastAsia="zh-CN"/>
              </w:rPr>
              <w:t xml:space="preserve">NR </w:t>
            </w:r>
            <w:r w:rsidRPr="00D148D6">
              <w:rPr>
                <w:sz w:val="18"/>
                <w:lang w:eastAsia="zh-CN"/>
              </w:rPr>
              <w:t xml:space="preserve">UE only </w:t>
            </w:r>
            <w:r w:rsidR="00FC2581">
              <w:rPr>
                <w:sz w:val="18"/>
                <w:lang w:eastAsia="zh-CN"/>
              </w:rPr>
              <w:t xml:space="preserve">outdoor </w:t>
            </w:r>
            <w:r w:rsidR="0056517B">
              <w:rPr>
                <w:sz w:val="18"/>
                <w:lang w:eastAsia="zh-CN"/>
              </w:rPr>
              <w:t>in the ground, with minimum distance 1m</w:t>
            </w:r>
          </w:p>
          <w:p w14:paraId="653FE8D7" w14:textId="7BF9C3FC" w:rsidR="001A19FA" w:rsidRPr="00D148D6" w:rsidRDefault="00040F13" w:rsidP="00D023B7">
            <w:pPr>
              <w:widowControl w:val="0"/>
              <w:spacing w:after="0"/>
              <w:rPr>
                <w:sz w:val="18"/>
                <w:lang w:eastAsia="zh-CN"/>
              </w:rPr>
            </w:pPr>
            <w:r>
              <w:rPr>
                <w:sz w:val="18"/>
                <w:lang w:eastAsia="zh-CN"/>
              </w:rPr>
              <w:t>For UAV UE, the height between 600~1000m, uniformly distributed</w:t>
            </w:r>
            <w:r w:rsidR="0056517B">
              <w:rPr>
                <w:sz w:val="18"/>
                <w:lang w:eastAsia="zh-CN"/>
              </w:rPr>
              <w:t xml:space="preserve">, with minimum distance </w:t>
            </w:r>
            <w:r w:rsidR="0056517B">
              <w:rPr>
                <w:rFonts w:hint="eastAsia"/>
                <w:sz w:val="18"/>
                <w:lang w:eastAsia="zh-CN"/>
              </w:rPr>
              <w:t>[</w:t>
            </w:r>
            <w:r w:rsidR="0056517B">
              <w:rPr>
                <w:sz w:val="18"/>
                <w:lang w:eastAsia="zh-CN"/>
              </w:rPr>
              <w:t>20m] of 3</w:t>
            </w:r>
            <w:r w:rsidR="0056517B">
              <w:rPr>
                <w:rFonts w:hint="eastAsia"/>
                <w:sz w:val="18"/>
                <w:lang w:eastAsia="zh-CN"/>
              </w:rPr>
              <w:t>D</w:t>
            </w:r>
          </w:p>
          <w:p w14:paraId="5FD46329" w14:textId="77777777" w:rsidR="001A19FA" w:rsidRPr="00D148D6" w:rsidRDefault="001A19FA" w:rsidP="00D023B7">
            <w:pPr>
              <w:widowControl w:val="0"/>
              <w:spacing w:after="0"/>
              <w:rPr>
                <w:sz w:val="18"/>
                <w:lang w:eastAsia="zh-CN"/>
              </w:rPr>
            </w:pPr>
            <w:r w:rsidRPr="00D148D6">
              <w:rPr>
                <w:sz w:val="18"/>
                <w:lang w:eastAsia="zh-CN"/>
              </w:rPr>
              <w:t>UE number:</w:t>
            </w:r>
          </w:p>
          <w:p w14:paraId="71ECFAAD" w14:textId="77777777" w:rsidR="001A19FA" w:rsidRPr="00D148D6" w:rsidRDefault="001A19FA" w:rsidP="00D023B7">
            <w:pPr>
              <w:widowControl w:val="0"/>
              <w:spacing w:after="0"/>
              <w:rPr>
                <w:sz w:val="18"/>
                <w:lang w:eastAsia="zh-CN"/>
              </w:rPr>
            </w:pPr>
            <w:r w:rsidRPr="00D148D6">
              <w:rPr>
                <w:sz w:val="18"/>
                <w:lang w:eastAsia="zh-CN"/>
              </w:rPr>
              <w:t>-</w:t>
            </w:r>
            <w:r w:rsidRPr="00D148D6">
              <w:rPr>
                <w:sz w:val="18"/>
                <w:lang w:eastAsia="zh-CN"/>
              </w:rPr>
              <w:tab/>
              <w:t>DL active UE: 1 UE per cell</w:t>
            </w:r>
          </w:p>
          <w:p w14:paraId="2B59B66F" w14:textId="77777777" w:rsidR="001A19FA" w:rsidRPr="00D148D6" w:rsidRDefault="001A19FA" w:rsidP="00D023B7">
            <w:pPr>
              <w:widowControl w:val="0"/>
              <w:spacing w:after="0"/>
              <w:rPr>
                <w:sz w:val="18"/>
                <w:lang w:eastAsia="zh-CN"/>
              </w:rPr>
            </w:pPr>
            <w:r w:rsidRPr="00D148D6">
              <w:rPr>
                <w:sz w:val="18"/>
                <w:lang w:eastAsia="zh-CN"/>
              </w:rPr>
              <w:t>-</w:t>
            </w:r>
            <w:r w:rsidRPr="00D148D6">
              <w:rPr>
                <w:sz w:val="18"/>
                <w:lang w:eastAsia="zh-CN"/>
              </w:rPr>
              <w:tab/>
              <w:t>UL active UE: 3 UE per cell</w:t>
            </w:r>
          </w:p>
        </w:tc>
      </w:tr>
      <w:tr w:rsidR="001A19FA" w:rsidRPr="008D3569" w14:paraId="4656C3E0" w14:textId="77777777" w:rsidTr="00D023B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36995A7" w14:textId="6A36FFC0" w:rsidR="001A19FA" w:rsidRPr="008D3569" w:rsidRDefault="001A19FA" w:rsidP="00D023B7">
            <w:pPr>
              <w:widowControl w:val="0"/>
              <w:spacing w:after="0"/>
              <w:jc w:val="center"/>
              <w:rPr>
                <w:b/>
                <w:bCs/>
                <w:sz w:val="18"/>
                <w:lang w:eastAsia="zh-CN"/>
              </w:rPr>
            </w:pPr>
            <w:r w:rsidRPr="008D3569">
              <w:rPr>
                <w:b/>
                <w:bCs/>
                <w:sz w:val="18"/>
                <w:lang w:eastAsia="zh-CN"/>
              </w:rPr>
              <w:t xml:space="preserve">BS </w:t>
            </w:r>
            <w:r w:rsidRPr="008D3569">
              <w:rPr>
                <w:b/>
                <w:bCs/>
                <w:sz w:val="18"/>
              </w:rPr>
              <w:t>Inter-site distance</w:t>
            </w:r>
          </w:p>
        </w:tc>
        <w:tc>
          <w:tcPr>
            <w:tcW w:w="5807" w:type="dxa"/>
            <w:tcBorders>
              <w:top w:val="single" w:sz="4" w:space="0" w:color="auto"/>
              <w:left w:val="nil"/>
              <w:bottom w:val="single" w:sz="4" w:space="0" w:color="auto"/>
              <w:right w:val="single" w:sz="4" w:space="0" w:color="auto"/>
            </w:tcBorders>
            <w:vAlign w:val="center"/>
            <w:hideMark/>
          </w:tcPr>
          <w:p w14:paraId="2007A144" w14:textId="07B4A25D" w:rsidR="001A19FA" w:rsidRDefault="00040F13" w:rsidP="00D023B7">
            <w:pPr>
              <w:widowControl w:val="0"/>
              <w:spacing w:after="0"/>
              <w:rPr>
                <w:sz w:val="18"/>
                <w:lang w:eastAsia="zh-CN"/>
              </w:rPr>
            </w:pPr>
            <w:r>
              <w:rPr>
                <w:sz w:val="18"/>
                <w:lang w:eastAsia="zh-CN"/>
              </w:rPr>
              <w:t>MCL of 70</w:t>
            </w:r>
            <w:r w:rsidR="001A19FA" w:rsidRPr="00F21379">
              <w:rPr>
                <w:sz w:val="18"/>
                <w:lang w:eastAsia="zh-CN"/>
              </w:rPr>
              <w:t>dB</w:t>
            </w:r>
            <w:r>
              <w:rPr>
                <w:sz w:val="18"/>
                <w:lang w:eastAsia="zh-CN"/>
              </w:rPr>
              <w:t xml:space="preserve"> for NR BS</w:t>
            </w:r>
          </w:p>
          <w:p w14:paraId="649F1789" w14:textId="6B3993B5" w:rsidR="00040F13" w:rsidRPr="008D3569" w:rsidRDefault="00040F13" w:rsidP="00D023B7">
            <w:pPr>
              <w:widowControl w:val="0"/>
              <w:spacing w:after="0"/>
              <w:rPr>
                <w:sz w:val="18"/>
                <w:lang w:eastAsia="zh-CN"/>
              </w:rPr>
            </w:pPr>
            <w:r>
              <w:rPr>
                <w:sz w:val="18"/>
                <w:lang w:eastAsia="zh-CN"/>
              </w:rPr>
              <w:t>MCL of 80dB for UAV BS</w:t>
            </w:r>
          </w:p>
        </w:tc>
      </w:tr>
      <w:tr w:rsidR="001A19FA" w:rsidRPr="008D3569" w14:paraId="7DB72E50" w14:textId="77777777" w:rsidTr="00D023B7">
        <w:trPr>
          <w:trHeight w:val="28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9A551CE" w14:textId="77777777" w:rsidR="001A19FA" w:rsidRPr="008D3569" w:rsidRDefault="001A19FA" w:rsidP="00D023B7">
            <w:pPr>
              <w:widowControl w:val="0"/>
              <w:spacing w:after="0"/>
              <w:jc w:val="center"/>
              <w:rPr>
                <w:b/>
                <w:bCs/>
                <w:sz w:val="18"/>
                <w:lang w:bidi="ar"/>
              </w:rPr>
            </w:pPr>
            <w:r w:rsidRPr="008D3569">
              <w:rPr>
                <w:b/>
                <w:bCs/>
                <w:sz w:val="18"/>
                <w:lang w:eastAsia="zh-CN"/>
              </w:rPr>
              <w:t>Pathloss model</w:t>
            </w:r>
          </w:p>
        </w:tc>
        <w:tc>
          <w:tcPr>
            <w:tcW w:w="5807" w:type="dxa"/>
            <w:tcBorders>
              <w:top w:val="single" w:sz="4" w:space="0" w:color="auto"/>
              <w:left w:val="nil"/>
              <w:bottom w:val="single" w:sz="4" w:space="0" w:color="auto"/>
              <w:right w:val="single" w:sz="4" w:space="0" w:color="auto"/>
            </w:tcBorders>
            <w:vAlign w:val="center"/>
            <w:hideMark/>
          </w:tcPr>
          <w:p w14:paraId="27E92342" w14:textId="433744B6" w:rsidR="001A19FA" w:rsidRDefault="00040F13" w:rsidP="00D023B7">
            <w:pPr>
              <w:widowControl w:val="0"/>
              <w:spacing w:after="0"/>
              <w:rPr>
                <w:sz w:val="18"/>
                <w:lang w:eastAsia="zh-CN"/>
              </w:rPr>
            </w:pPr>
            <w:r>
              <w:rPr>
                <w:sz w:val="18"/>
                <w:lang w:eastAsia="zh-CN"/>
              </w:rPr>
              <w:t>NR BS</w:t>
            </w:r>
            <w:r w:rsidR="00C07B38">
              <w:rPr>
                <w:sz w:val="18"/>
                <w:lang w:eastAsia="zh-CN"/>
              </w:rPr>
              <w:t xml:space="preserve"> to UE</w:t>
            </w:r>
            <w:r>
              <w:rPr>
                <w:sz w:val="18"/>
                <w:lang w:eastAsia="zh-CN"/>
              </w:rPr>
              <w:t>:</w:t>
            </w:r>
            <w:r w:rsidR="001A19FA" w:rsidRPr="008D3569">
              <w:rPr>
                <w:rFonts w:eastAsia="等线"/>
                <w:sz w:val="18"/>
                <w:lang w:eastAsia="zh-CN"/>
              </w:rPr>
              <w:t xml:space="preserve"> </w:t>
            </w:r>
            <w:r w:rsidR="001A19FA" w:rsidRPr="008D3569">
              <w:rPr>
                <w:sz w:val="18"/>
                <w:lang w:eastAsia="zh-CN"/>
              </w:rPr>
              <w:t xml:space="preserve">NLOS and LOS </w:t>
            </w:r>
            <w:proofErr w:type="spellStart"/>
            <w:r w:rsidR="001A19FA" w:rsidRPr="008D3569">
              <w:rPr>
                <w:rFonts w:eastAsia="等线"/>
                <w:sz w:val="18"/>
                <w:lang w:eastAsia="zh-CN" w:bidi="ar"/>
              </w:rPr>
              <w:t>UMa</w:t>
            </w:r>
            <w:proofErr w:type="spellEnd"/>
            <w:r w:rsidR="001A19FA" w:rsidRPr="008D3569">
              <w:rPr>
                <w:sz w:val="18"/>
                <w:lang w:eastAsia="zh-CN"/>
              </w:rPr>
              <w:t xml:space="preserve"> in TR38.901</w:t>
            </w:r>
          </w:p>
          <w:p w14:paraId="263FEEC1" w14:textId="63963616" w:rsidR="00040F13" w:rsidRPr="00C07B38" w:rsidRDefault="00C07B38" w:rsidP="00C07B38">
            <w:pPr>
              <w:widowControl w:val="0"/>
              <w:spacing w:after="0"/>
              <w:rPr>
                <w:sz w:val="18"/>
                <w:lang w:eastAsia="zh-CN"/>
              </w:rPr>
            </w:pPr>
            <w:r>
              <w:rPr>
                <w:sz w:val="18"/>
                <w:lang w:eastAsia="zh-CN"/>
              </w:rPr>
              <w:t xml:space="preserve">UAV BS to UE: </w:t>
            </w:r>
            <w:r w:rsidRPr="00C07B38">
              <w:rPr>
                <w:sz w:val="18"/>
                <w:lang w:eastAsia="zh-CN"/>
              </w:rPr>
              <w:t>Propagation model between TN UE and ATG UE</w:t>
            </w:r>
            <w:r>
              <w:rPr>
                <w:sz w:val="18"/>
                <w:lang w:eastAsia="zh-CN"/>
              </w:rPr>
              <w:t xml:space="preserve"> in TR 38.876</w:t>
            </w:r>
          </w:p>
        </w:tc>
      </w:tr>
    </w:tbl>
    <w:p w14:paraId="64D2D488" w14:textId="77777777" w:rsidR="00BD1F1B" w:rsidRDefault="00BD1F1B" w:rsidP="00BD1F1B">
      <w:pPr>
        <w:rPr>
          <w:b/>
          <w:iCs/>
          <w:lang w:eastAsia="zh-CN"/>
        </w:rPr>
      </w:pPr>
    </w:p>
    <w:p w14:paraId="18DEF822" w14:textId="6CC1C332" w:rsidR="006D2EC4" w:rsidRPr="00BD1F1B" w:rsidRDefault="00BD1F1B" w:rsidP="00BD1F1B">
      <w:pPr>
        <w:rPr>
          <w:b/>
          <w:iCs/>
          <w:lang w:eastAsia="zh-CN"/>
        </w:rPr>
      </w:pPr>
      <w:r w:rsidRPr="00E44CCB">
        <w:rPr>
          <w:rFonts w:hint="eastAsia"/>
          <w:b/>
          <w:iCs/>
          <w:lang w:eastAsia="zh-CN"/>
        </w:rPr>
        <w:t>P</w:t>
      </w:r>
      <w:r w:rsidRPr="00E44CCB">
        <w:rPr>
          <w:b/>
          <w:iCs/>
          <w:lang w:eastAsia="zh-CN"/>
        </w:rPr>
        <w:t xml:space="preserve">roposal </w:t>
      </w:r>
      <w:r>
        <w:rPr>
          <w:b/>
          <w:iCs/>
          <w:lang w:eastAsia="zh-CN"/>
        </w:rPr>
        <w:t>2</w:t>
      </w:r>
      <w:r w:rsidRPr="00E44CCB">
        <w:rPr>
          <w:b/>
          <w:iCs/>
          <w:lang w:eastAsia="zh-CN"/>
        </w:rPr>
        <w:t xml:space="preserve">: </w:t>
      </w:r>
      <w:r w:rsidR="00CF54CA">
        <w:rPr>
          <w:b/>
          <w:iCs/>
          <w:lang w:eastAsia="zh-CN"/>
        </w:rPr>
        <w:t>If coexistence study should be done,</w:t>
      </w:r>
      <w:r w:rsidR="00CF54CA">
        <w:rPr>
          <w:b/>
          <w:iCs/>
          <w:lang w:eastAsia="zh-CN"/>
        </w:rPr>
        <w:t xml:space="preserve"> i</w:t>
      </w:r>
      <w:r>
        <w:rPr>
          <w:rFonts w:hint="eastAsia"/>
          <w:b/>
          <w:iCs/>
          <w:lang w:eastAsia="zh-CN"/>
        </w:rPr>
        <w:t>t</w:t>
      </w:r>
      <w:r>
        <w:rPr>
          <w:b/>
          <w:iCs/>
          <w:lang w:eastAsia="zh-CN"/>
        </w:rPr>
        <w:t xml:space="preserve"> </w:t>
      </w:r>
      <w:r>
        <w:rPr>
          <w:rFonts w:hint="eastAsia"/>
          <w:b/>
          <w:iCs/>
          <w:lang w:eastAsia="zh-CN"/>
        </w:rPr>
        <w:t>is</w:t>
      </w:r>
      <w:r>
        <w:rPr>
          <w:b/>
          <w:iCs/>
          <w:lang w:eastAsia="zh-CN"/>
        </w:rPr>
        <w:t xml:space="preserve"> proposed to adopt </w:t>
      </w:r>
      <w:r w:rsidRPr="00BD1F1B">
        <w:rPr>
          <w:b/>
          <w:iCs/>
          <w:lang w:eastAsia="zh-CN"/>
        </w:rPr>
        <w:t>Deployment parameters</w:t>
      </w:r>
      <w:r>
        <w:rPr>
          <w:b/>
          <w:iCs/>
          <w:lang w:eastAsia="zh-CN"/>
        </w:rPr>
        <w:t xml:space="preserve"> in Table 1.</w:t>
      </w:r>
    </w:p>
    <w:p w14:paraId="66D84422" w14:textId="4F2EBA5A" w:rsidR="00DE4C97" w:rsidRPr="0055523F" w:rsidRDefault="0055523F" w:rsidP="0055523F">
      <w:pPr>
        <w:pStyle w:val="2"/>
        <w:rPr>
          <w:rFonts w:ascii="Times New Roman" w:hAnsi="Times New Roman"/>
          <w:sz w:val="28"/>
          <w:szCs w:val="28"/>
        </w:rPr>
      </w:pPr>
      <w:r>
        <w:rPr>
          <w:rFonts w:ascii="Times New Roman" w:hAnsi="Times New Roman"/>
          <w:sz w:val="28"/>
          <w:szCs w:val="28"/>
        </w:rPr>
        <w:t xml:space="preserve">2.2 </w:t>
      </w:r>
      <w:r w:rsidR="00DE4C97" w:rsidRPr="0055523F">
        <w:rPr>
          <w:rFonts w:ascii="Times New Roman" w:hAnsi="Times New Roman"/>
          <w:sz w:val="28"/>
          <w:szCs w:val="28"/>
        </w:rPr>
        <w:t xml:space="preserve">Coexistence </w:t>
      </w:r>
      <w:r w:rsidR="00DE4C97" w:rsidRPr="0055523F">
        <w:rPr>
          <w:rFonts w:ascii="Times New Roman" w:hAnsi="Times New Roman" w:hint="eastAsia"/>
          <w:sz w:val="28"/>
          <w:szCs w:val="28"/>
        </w:rPr>
        <w:t xml:space="preserve">interference </w:t>
      </w:r>
      <w:r w:rsidR="00DE4C97" w:rsidRPr="0055523F">
        <w:rPr>
          <w:rFonts w:ascii="Times New Roman" w:hAnsi="Times New Roman"/>
          <w:sz w:val="28"/>
          <w:szCs w:val="28"/>
        </w:rPr>
        <w:t>analysis</w:t>
      </w:r>
    </w:p>
    <w:p w14:paraId="7A39E4A8" w14:textId="21009C91" w:rsidR="00DE4C97" w:rsidRDefault="00C67156" w:rsidP="004418C9">
      <w:pPr>
        <w:rPr>
          <w:lang w:val="en-US"/>
        </w:rPr>
      </w:pPr>
      <w:r>
        <w:rPr>
          <w:iCs/>
        </w:rPr>
        <w:t xml:space="preserve">According to SID, UL throughput and UL coverage is the key target compared with DL, which </w:t>
      </w:r>
      <w:r w:rsidR="0017142D">
        <w:rPr>
          <w:iCs/>
        </w:rPr>
        <w:t>may mean</w:t>
      </w:r>
      <w:r>
        <w:rPr>
          <w:iCs/>
        </w:rPr>
        <w:t xml:space="preserve"> the TDD configuration</w:t>
      </w:r>
      <w:r w:rsidR="00513F6C">
        <w:rPr>
          <w:iCs/>
        </w:rPr>
        <w:t xml:space="preserve"> for UAV BS</w:t>
      </w:r>
      <w:r>
        <w:rPr>
          <w:iCs/>
        </w:rPr>
        <w:t xml:space="preserve"> may not be the same as NR BS, </w:t>
      </w:r>
      <w:r w:rsidR="0017142D">
        <w:rPr>
          <w:iCs/>
        </w:rPr>
        <w:t>and</w:t>
      </w:r>
      <w:r>
        <w:rPr>
          <w:iCs/>
        </w:rPr>
        <w:t xml:space="preserve"> will bring cross-link interference</w:t>
      </w:r>
      <w:r w:rsidR="004418C9">
        <w:rPr>
          <w:iCs/>
        </w:rPr>
        <w:t xml:space="preserve"> as in below figure</w:t>
      </w:r>
      <w:r>
        <w:rPr>
          <w:iCs/>
        </w:rPr>
        <w:t>. Below Table give</w:t>
      </w:r>
      <w:r w:rsidR="0017142D">
        <w:rPr>
          <w:iCs/>
        </w:rPr>
        <w:t>s</w:t>
      </w:r>
      <w:r>
        <w:rPr>
          <w:iCs/>
        </w:rPr>
        <w:t xml:space="preserve"> the </w:t>
      </w:r>
      <w:r w:rsidRPr="00C67156">
        <w:rPr>
          <w:rFonts w:hint="eastAsia"/>
          <w:lang w:val="en-US"/>
        </w:rPr>
        <w:t>i</w:t>
      </w:r>
      <w:r w:rsidRPr="00C67156">
        <w:rPr>
          <w:lang w:val="en-US"/>
        </w:rPr>
        <w:t xml:space="preserve">nterference </w:t>
      </w:r>
      <w:r w:rsidRPr="00C67156">
        <w:rPr>
          <w:rFonts w:hint="eastAsia"/>
          <w:lang w:val="en-US"/>
        </w:rPr>
        <w:t>case</w:t>
      </w:r>
      <w:r w:rsidR="0017142D">
        <w:rPr>
          <w:lang w:val="en-US"/>
        </w:rPr>
        <w:t>s</w:t>
      </w:r>
      <w:r w:rsidRPr="00C67156">
        <w:rPr>
          <w:lang w:val="en-US"/>
        </w:rPr>
        <w:t xml:space="preserve"> which </w:t>
      </w:r>
      <w:r w:rsidR="00992723">
        <w:rPr>
          <w:lang w:val="en-US"/>
        </w:rPr>
        <w:t>should</w:t>
      </w:r>
      <w:r w:rsidRPr="00C67156">
        <w:rPr>
          <w:lang w:val="en-US"/>
        </w:rPr>
        <w:t xml:space="preserve"> be considered in co-existence </w:t>
      </w:r>
      <w:r w:rsidR="00DD3010">
        <w:rPr>
          <w:lang w:val="en-US"/>
        </w:rPr>
        <w:t>study</w:t>
      </w:r>
      <w:r w:rsidR="004110EB">
        <w:rPr>
          <w:lang w:val="en-US"/>
        </w:rPr>
        <w:t xml:space="preserve"> among which case </w:t>
      </w:r>
      <w:r w:rsidR="009F1229">
        <w:rPr>
          <w:lang w:val="en-US"/>
        </w:rPr>
        <w:t xml:space="preserve">4 and 5 should be pay more attention and may be the worst </w:t>
      </w:r>
      <w:r w:rsidR="00270206">
        <w:rPr>
          <w:lang w:val="en-US"/>
        </w:rPr>
        <w:t xml:space="preserve">two </w:t>
      </w:r>
      <w:r w:rsidR="009F1229">
        <w:rPr>
          <w:lang w:val="en-US"/>
        </w:rPr>
        <w:t>case</w:t>
      </w:r>
      <w:r w:rsidR="00270206">
        <w:rPr>
          <w:lang w:val="en-US"/>
        </w:rPr>
        <w:t>s</w:t>
      </w:r>
      <w:r w:rsidR="009F1229">
        <w:rPr>
          <w:lang w:val="en-US"/>
        </w:rPr>
        <w:t xml:space="preserve"> in all interference cases.</w:t>
      </w:r>
    </w:p>
    <w:p w14:paraId="178BA493" w14:textId="1144E6B6" w:rsidR="001672D8" w:rsidRPr="00CD42BB" w:rsidRDefault="001672D8" w:rsidP="001672D8">
      <w:pPr>
        <w:jc w:val="center"/>
      </w:pPr>
      <w:r>
        <w:rPr>
          <w:noProof/>
          <w:lang w:val="en-US" w:eastAsia="zh-CN"/>
        </w:rPr>
        <mc:AlternateContent>
          <mc:Choice Requires="wpc">
            <w:drawing>
              <wp:inline distT="0" distB="0" distL="0" distR="0" wp14:anchorId="1B5399A7" wp14:editId="681E4E91">
                <wp:extent cx="2481084" cy="79311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 name="组合 5"/>
                        <wpg:cNvGrpSpPr/>
                        <wpg:grpSpPr>
                          <a:xfrm>
                            <a:off x="758034" y="126502"/>
                            <a:ext cx="635661" cy="339925"/>
                            <a:chOff x="1006180" y="149566"/>
                            <a:chExt cx="635661" cy="339925"/>
                          </a:xfrm>
                        </wpg:grpSpPr>
                        <wps:wsp>
                          <wps:cNvPr id="3" name="矩形 3"/>
                          <wps:cNvSpPr/>
                          <wps:spPr>
                            <a:xfrm>
                              <a:off x="1006180" y="190359"/>
                              <a:ext cx="635661" cy="1733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C67F1B" w14:textId="29C1470A" w:rsidR="00D023B7" w:rsidRPr="001672D8" w:rsidRDefault="00D023B7" w:rsidP="001672D8">
                                <w:pPr>
                                  <w:jc w:val="center"/>
                                  <w:rPr>
                                    <w:sz w:val="2"/>
                                    <w:lang w:eastAsia="zh-CN"/>
                                  </w:rPr>
                                </w:pPr>
                                <w:r w:rsidRPr="001672D8">
                                  <w:rPr>
                                    <w:rFonts w:hint="eastAsia"/>
                                    <w:sz w:val="2"/>
                                    <w:lang w:eastAsia="zh-CN"/>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094561" y="149566"/>
                              <a:ext cx="489493" cy="33992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17A5E47" w14:textId="09E1C9AB" w:rsidR="00D023B7" w:rsidRDefault="00D023B7" w:rsidP="001672D8">
                                <w:pPr>
                                  <w:jc w:val="center"/>
                                  <w:rPr>
                                    <w:lang w:eastAsia="zh-CN"/>
                                  </w:rPr>
                                </w:pPr>
                                <w:r>
                                  <w:rPr>
                                    <w:rFonts w:hint="eastAsia"/>
                                    <w:lang w:eastAsia="zh-CN"/>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371" name="组合 371"/>
                        <wpg:cNvGrpSpPr/>
                        <wpg:grpSpPr>
                          <a:xfrm>
                            <a:off x="1539704" y="126447"/>
                            <a:ext cx="377478" cy="339725"/>
                            <a:chOff x="0" y="0"/>
                            <a:chExt cx="635661" cy="339925"/>
                          </a:xfrm>
                        </wpg:grpSpPr>
                        <wps:wsp>
                          <wps:cNvPr id="372" name="矩形 372"/>
                          <wps:cNvSpPr/>
                          <wps:spPr>
                            <a:xfrm>
                              <a:off x="0" y="40793"/>
                              <a:ext cx="635661" cy="1733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63EDAB" w14:textId="77777777" w:rsidR="00D023B7" w:rsidRDefault="00D023B7" w:rsidP="001672D8">
                                <w:pPr>
                                  <w:pStyle w:val="aff"/>
                                  <w:spacing w:before="0" w:beforeAutospacing="0" w:after="180" w:afterAutospacing="0"/>
                                  <w:jc w:val="center"/>
                                </w:pPr>
                                <w:r>
                                  <w:rPr>
                                    <w:sz w:val="2"/>
                                    <w:szCs w:val="2"/>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3" name="矩形 373"/>
                          <wps:cNvSpPr/>
                          <wps:spPr>
                            <a:xfrm>
                              <a:off x="88381" y="0"/>
                              <a:ext cx="489493" cy="33992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7D4C27F" w14:textId="77F4410E" w:rsidR="00D023B7" w:rsidRDefault="00D023B7" w:rsidP="001672D8">
                                <w:pPr>
                                  <w:pStyle w:val="aff"/>
                                  <w:spacing w:before="0" w:beforeAutospacing="0" w:after="180" w:afterAutospacing="0"/>
                                  <w:jc w:val="center"/>
                                </w:pPr>
                                <w:r>
                                  <w:rPr>
                                    <w:sz w:val="20"/>
                                    <w:szCs w:val="20"/>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wgp>
                        <wpg:cNvPr id="374" name="组合 374"/>
                        <wpg:cNvGrpSpPr/>
                        <wpg:grpSpPr>
                          <a:xfrm>
                            <a:off x="748985" y="435675"/>
                            <a:ext cx="489469" cy="339725"/>
                            <a:chOff x="-16998" y="0"/>
                            <a:chExt cx="489493" cy="339925"/>
                          </a:xfrm>
                        </wpg:grpSpPr>
                        <wps:wsp>
                          <wps:cNvPr id="378" name="矩形 378"/>
                          <wps:cNvSpPr/>
                          <wps:spPr>
                            <a:xfrm>
                              <a:off x="0" y="40562"/>
                              <a:ext cx="396579" cy="1733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EE5BA" w14:textId="77777777" w:rsidR="00D023B7" w:rsidRDefault="00D023B7" w:rsidP="001672D8">
                                <w:pPr>
                                  <w:pStyle w:val="aff"/>
                                  <w:spacing w:before="0" w:beforeAutospacing="0" w:after="180" w:afterAutospacing="0"/>
                                  <w:jc w:val="center"/>
                                </w:pPr>
                                <w:r>
                                  <w:rPr>
                                    <w:sz w:val="2"/>
                                    <w:szCs w:val="2"/>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9" name="矩形 379"/>
                          <wps:cNvSpPr/>
                          <wps:spPr>
                            <a:xfrm>
                              <a:off x="-16998" y="0"/>
                              <a:ext cx="489493" cy="33992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52F9BF3" w14:textId="415A450A" w:rsidR="00D023B7" w:rsidRDefault="00D023B7" w:rsidP="001672D8">
                                <w:pPr>
                                  <w:pStyle w:val="aff"/>
                                  <w:spacing w:before="0" w:beforeAutospacing="0" w:after="180" w:afterAutospacing="0"/>
                                  <w:jc w:val="center"/>
                                </w:pPr>
                                <w:r>
                                  <w:rPr>
                                    <w:sz w:val="20"/>
                                    <w:szCs w:val="20"/>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wgp>
                        <wpg:cNvPr id="375" name="组合 375"/>
                        <wpg:cNvGrpSpPr/>
                        <wpg:grpSpPr>
                          <a:xfrm>
                            <a:off x="1281520" y="431709"/>
                            <a:ext cx="643338" cy="339090"/>
                            <a:chOff x="333158" y="-3976"/>
                            <a:chExt cx="1084188" cy="339925"/>
                          </a:xfrm>
                        </wpg:grpSpPr>
                        <wps:wsp>
                          <wps:cNvPr id="376" name="矩形 376"/>
                          <wps:cNvSpPr/>
                          <wps:spPr>
                            <a:xfrm>
                              <a:off x="333158" y="40562"/>
                              <a:ext cx="1084188" cy="1733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492C20" w14:textId="77777777" w:rsidR="00D023B7" w:rsidRDefault="00D023B7" w:rsidP="001672D8">
                                <w:pPr>
                                  <w:pStyle w:val="aff"/>
                                  <w:spacing w:before="0" w:beforeAutospacing="0" w:after="180" w:afterAutospacing="0"/>
                                  <w:jc w:val="center"/>
                                </w:pPr>
                                <w:r>
                                  <w:rPr>
                                    <w:sz w:val="2"/>
                                    <w:szCs w:val="2"/>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7" name="矩形 377"/>
                          <wps:cNvSpPr/>
                          <wps:spPr>
                            <a:xfrm>
                              <a:off x="686750" y="-3976"/>
                              <a:ext cx="489492" cy="33992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7FB7676" w14:textId="66C555B2" w:rsidR="00D023B7" w:rsidRDefault="00D023B7" w:rsidP="001672D8">
                                <w:pPr>
                                  <w:pStyle w:val="aff"/>
                                  <w:spacing w:before="0" w:beforeAutospacing="0" w:after="180" w:afterAutospacing="0"/>
                                  <w:jc w:val="center"/>
                                </w:pPr>
                                <w:r>
                                  <w:rPr>
                                    <w:sz w:val="20"/>
                                    <w:szCs w:val="20"/>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380" name="矩形 380"/>
                        <wps:cNvSpPr/>
                        <wps:spPr>
                          <a:xfrm>
                            <a:off x="322202" y="113048"/>
                            <a:ext cx="488950" cy="33972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5F7088F" w14:textId="14806413" w:rsidR="00D023B7" w:rsidRDefault="00D023B7" w:rsidP="001672D8">
                              <w:pPr>
                                <w:pStyle w:val="aff"/>
                                <w:spacing w:before="0" w:beforeAutospacing="0" w:after="180" w:afterAutospacing="0"/>
                                <w:jc w:val="center"/>
                              </w:pPr>
                              <w:r>
                                <w:rPr>
                                  <w:sz w:val="20"/>
                                  <w:szCs w:val="20"/>
                                </w:rPr>
                                <w:t>NR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1" name="矩形 381"/>
                        <wps:cNvSpPr/>
                        <wps:spPr>
                          <a:xfrm>
                            <a:off x="322202" y="431707"/>
                            <a:ext cx="488950" cy="33909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D7C97DB" w14:textId="158767CB" w:rsidR="00D023B7" w:rsidRDefault="00D023B7" w:rsidP="001672D8">
                              <w:pPr>
                                <w:pStyle w:val="aff"/>
                                <w:spacing w:before="0" w:beforeAutospacing="0" w:after="180" w:afterAutospacing="0"/>
                                <w:jc w:val="center"/>
                              </w:pPr>
                              <w:r>
                                <w:rPr>
                                  <w:sz w:val="20"/>
                                  <w:szCs w:val="20"/>
                                </w:rPr>
                                <w:t>UAV</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1238454" y="65317"/>
                            <a:ext cx="213029" cy="639060"/>
                          </a:xfrm>
                          <a:prstGeom prst="rect">
                            <a:avLst/>
                          </a:prstGeom>
                          <a:noFill/>
                          <a:ln w="9525"/>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B5399A7" id="画布 2" o:spid="_x0000_s1026" editas="canvas" style="width:195.35pt;height:62.45pt;mso-position-horizontal-relative:char;mso-position-vertical-relative:line" coordsize="24809,7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09;height:7931;visibility:visible;mso-wrap-style:square">
                  <v:fill o:detectmouseclick="t"/>
                  <v:path o:connecttype="none"/>
                </v:shape>
                <v:group id="组合 5" o:spid="_x0000_s1028" style="position:absolute;left:7580;top:1265;width:6356;height:3399" coordorigin="10061,1495" coordsize="635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3" o:spid="_x0000_s1029" style="position:absolute;left:10061;top:1903;width:6357;height:1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" filled="f" strokecolor="black [3213]">
                    <v:textbox>
                      <w:txbxContent>
                        <w:p w14:paraId="50C67F1B" w14:textId="29C1470A" w:rsidR="00D023B7" w:rsidRPr="001672D8" w:rsidRDefault="00D023B7" w:rsidP="001672D8">
                          <w:pPr>
                            <w:jc w:val="center"/>
                            <w:rPr>
                              <w:rFonts w:hint="eastAsia"/>
                              <w:sz w:val="2"/>
                              <w:lang w:eastAsia="zh-CN"/>
                            </w:rPr>
                          </w:pPr>
                          <w:r w:rsidRPr="001672D8">
                            <w:rPr>
                              <w:rFonts w:hint="eastAsia"/>
                              <w:sz w:val="2"/>
                              <w:lang w:eastAsia="zh-CN"/>
                            </w:rPr>
                            <w:t>D</w:t>
                          </w:r>
                        </w:p>
                      </w:txbxContent>
                    </v:textbox>
                  </v:rect>
                  <v:rect id="矩形 4" o:spid="_x0000_s1030" style="position:absolute;left:10945;top:1495;width:4895;height:3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" filled="f" stroked="f" strokeweight="2pt">
                    <v:textbox>
                      <w:txbxContent>
                        <w:p w14:paraId="017A5E47" w14:textId="09E1C9AB" w:rsidR="00D023B7" w:rsidRDefault="00D023B7" w:rsidP="001672D8">
                          <w:pPr>
                            <w:jc w:val="center"/>
                            <w:rPr>
                              <w:rFonts w:hint="eastAsia"/>
                              <w:lang w:eastAsia="zh-CN"/>
                            </w:rPr>
                          </w:pPr>
                          <w:r>
                            <w:rPr>
                              <w:rFonts w:hint="eastAsia"/>
                              <w:lang w:eastAsia="zh-CN"/>
                            </w:rPr>
                            <w:t>D</w:t>
                          </w:r>
                        </w:p>
                      </w:txbxContent>
                    </v:textbox>
                  </v:rect>
                </v:group>
                <v:group id="组合 371" o:spid="_x0000_s1031" style="position:absolute;left:15397;top:1264;width:3774;height:3397" coordsize="6356,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">
                  <v:rect id="矩形 372" o:spid="_x0000_s1032" style="position:absolute;top:407;width:6356;height:1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" filled="f" strokecolor="black [3213]">
                    <v:textbox>
                      <w:txbxContent>
                        <w:p w14:paraId="1163EDAB" w14:textId="77777777" w:rsidR="00D023B7" w:rsidRDefault="00D023B7" w:rsidP="001672D8">
                          <w:pPr>
                            <w:pStyle w:val="aff"/>
                            <w:spacing w:before="0" w:beforeAutospacing="0" w:after="180" w:afterAutospacing="0"/>
                            <w:jc w:val="center"/>
                          </w:pPr>
                          <w:r>
                            <w:rPr>
                              <w:sz w:val="2"/>
                              <w:szCs w:val="2"/>
                            </w:rPr>
                            <w:t>D</w:t>
                          </w:r>
                        </w:p>
                      </w:txbxContent>
                    </v:textbox>
                  </v:rect>
                  <v:rect id="矩形 373" o:spid="_x0000_s1033" style="position:absolute;left:883;width:4895;height:3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" filled="f" stroked="f" strokeweight="2pt">
                    <v:textbox>
                      <w:txbxContent>
                        <w:p w14:paraId="07D4C27F" w14:textId="77F4410E" w:rsidR="00D023B7" w:rsidRDefault="00D023B7" w:rsidP="001672D8">
                          <w:pPr>
                            <w:pStyle w:val="aff"/>
                            <w:spacing w:before="0" w:beforeAutospacing="0" w:after="180" w:afterAutospacing="0"/>
                            <w:jc w:val="center"/>
                          </w:pPr>
                          <w:r>
                            <w:rPr>
                              <w:sz w:val="20"/>
                              <w:szCs w:val="20"/>
                            </w:rPr>
                            <w:t>U</w:t>
                          </w:r>
                        </w:p>
                      </w:txbxContent>
                    </v:textbox>
                  </v:rect>
                </v:group>
                <v:group id="组合 374" o:spid="_x0000_s1034" style="position:absolute;left:7489;top:4356;width:4895;height:3398" coordorigin="-16998" coordsize="489493,339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rect id="矩形 378" o:spid="_x0000_s1035" style="position:absolute;top:40562;width:396579;height:173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" filled="f" strokecolor="black [3213]">
                    <v:textbox>
                      <w:txbxContent>
                        <w:p w14:paraId="41CEE5BA" w14:textId="77777777" w:rsidR="00D023B7" w:rsidRDefault="00D023B7" w:rsidP="001672D8">
                          <w:pPr>
                            <w:pStyle w:val="aff"/>
                            <w:spacing w:before="0" w:beforeAutospacing="0" w:after="180" w:afterAutospacing="0"/>
                            <w:jc w:val="center"/>
                          </w:pPr>
                          <w:r>
                            <w:rPr>
                              <w:sz w:val="2"/>
                              <w:szCs w:val="2"/>
                            </w:rPr>
                            <w:t>D</w:t>
                          </w:r>
                        </w:p>
                      </w:txbxContent>
                    </v:textbox>
                  </v:rect>
                  <v:rect id="矩形 379" o:spid="_x0000_s1036" style="position:absolute;left:-16998;width:489493;height:339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" filled="f" stroked="f" strokeweight="2pt">
                    <v:textbox>
                      <w:txbxContent>
                        <w:p w14:paraId="252F9BF3" w14:textId="415A450A" w:rsidR="00D023B7" w:rsidRDefault="00D023B7" w:rsidP="001672D8">
                          <w:pPr>
                            <w:pStyle w:val="aff"/>
                            <w:spacing w:before="0" w:beforeAutospacing="0" w:after="180" w:afterAutospacing="0"/>
                            <w:jc w:val="center"/>
                          </w:pPr>
                          <w:r>
                            <w:rPr>
                              <w:sz w:val="20"/>
                              <w:szCs w:val="20"/>
                            </w:rPr>
                            <w:t>D</w:t>
                          </w:r>
                        </w:p>
                      </w:txbxContent>
                    </v:textbox>
                  </v:rect>
                </v:group>
                <v:group id="组合 375" o:spid="_x0000_s1037" style="position:absolute;left:12815;top:4317;width:6433;height:3390" coordorigin="3331,-39" coordsize="10841,3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">
                  <v:rect id="矩形 376" o:spid="_x0000_s1038" style="position:absolute;left:3331;top:405;width:10842;height:17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" filled="f" strokecolor="black [3213]">
                    <v:textbox>
                      <w:txbxContent>
                        <w:p w14:paraId="2A492C20" w14:textId="77777777" w:rsidR="00D023B7" w:rsidRDefault="00D023B7" w:rsidP="001672D8">
                          <w:pPr>
                            <w:pStyle w:val="aff"/>
                            <w:spacing w:before="0" w:beforeAutospacing="0" w:after="180" w:afterAutospacing="0"/>
                            <w:jc w:val="center"/>
                          </w:pPr>
                          <w:r>
                            <w:rPr>
                              <w:sz w:val="2"/>
                              <w:szCs w:val="2"/>
                            </w:rPr>
                            <w:t>D</w:t>
                          </w:r>
                        </w:p>
                      </w:txbxContent>
                    </v:textbox>
                  </v:rect>
                  <v:rect id="矩形 377" o:spid="_x0000_s1039" style="position:absolute;left:6867;top:-39;width:4895;height:3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" filled="f" stroked="f" strokeweight="2pt">
                    <v:textbox>
                      <w:txbxContent>
                        <w:p w14:paraId="47FB7676" w14:textId="66C555B2" w:rsidR="00D023B7" w:rsidRDefault="00D023B7" w:rsidP="001672D8">
                          <w:pPr>
                            <w:pStyle w:val="aff"/>
                            <w:spacing w:before="0" w:beforeAutospacing="0" w:after="180" w:afterAutospacing="0"/>
                            <w:jc w:val="center"/>
                          </w:pPr>
                          <w:r>
                            <w:rPr>
                              <w:sz w:val="20"/>
                              <w:szCs w:val="20"/>
                            </w:rPr>
                            <w:t>U</w:t>
                          </w:r>
                        </w:p>
                      </w:txbxContent>
                    </v:textbox>
                  </v:rect>
                </v:group>
                <v:rect id="矩形 380" o:spid="_x0000_s1040" style="position:absolute;left:3222;top:1130;width:4889;height:3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" filled="f" stroked="f" strokeweight="2pt">
                  <v:textbox>
                    <w:txbxContent>
                      <w:p w14:paraId="05F7088F" w14:textId="14806413" w:rsidR="00D023B7" w:rsidRDefault="00D023B7" w:rsidP="001672D8">
                        <w:pPr>
                          <w:pStyle w:val="aff"/>
                          <w:spacing w:before="0" w:beforeAutospacing="0" w:after="180" w:afterAutospacing="0"/>
                          <w:jc w:val="center"/>
                        </w:pPr>
                        <w:r>
                          <w:rPr>
                            <w:sz w:val="20"/>
                            <w:szCs w:val="20"/>
                          </w:rPr>
                          <w:t>NR</w:t>
                        </w:r>
                      </w:p>
                    </w:txbxContent>
                  </v:textbox>
                </v:rect>
                <v:rect id="矩形 381" o:spid="_x0000_s1041" style="position:absolute;left:3222;top:4317;width:4889;height:3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" filled="f" stroked="f" strokeweight="2pt">
                  <v:textbox>
                    <w:txbxContent>
                      <w:p w14:paraId="6D7C97DB" w14:textId="158767CB" w:rsidR="00D023B7" w:rsidRDefault="00D023B7" w:rsidP="001672D8">
                        <w:pPr>
                          <w:pStyle w:val="aff"/>
                          <w:spacing w:before="0" w:beforeAutospacing="0" w:after="180" w:afterAutospacing="0"/>
                          <w:jc w:val="center"/>
                        </w:pPr>
                        <w:r>
                          <w:rPr>
                            <w:sz w:val="20"/>
                            <w:szCs w:val="20"/>
                          </w:rPr>
                          <w:t>UAV</w:t>
                        </w:r>
                      </w:p>
                    </w:txbxContent>
                  </v:textbox>
                </v:rect>
                <v:rect id="矩形 6" o:spid="_x0000_s1042" style="position:absolute;left:12384;top:653;width:2130;height:6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" filled="f" strokecolor="#f79646 [3209]"/>
                <w10:anchorlock/>
              </v:group>
            </w:pict>
          </mc:Fallback>
        </mc:AlternateContent>
      </w:r>
    </w:p>
    <w:p w14:paraId="1A05F626" w14:textId="7D5EAE45" w:rsidR="00DE4C97" w:rsidRPr="00CD42BB" w:rsidRDefault="0087001B" w:rsidP="00DE4C97">
      <w:pPr>
        <w:jc w:val="center"/>
      </w:pPr>
      <w:r w:rsidRPr="008D3569">
        <w:t xml:space="preserve">Table </w:t>
      </w:r>
      <w:r w:rsidRPr="008D3569">
        <w:fldChar w:fldCharType="begin"/>
      </w:r>
      <w:r w:rsidRPr="008D3569">
        <w:instrText xml:space="preserve"> SEQ Table \* ARABIC </w:instrText>
      </w:r>
      <w:r w:rsidRPr="008D3569">
        <w:fldChar w:fldCharType="separate"/>
      </w:r>
      <w:r w:rsidR="009D2F39">
        <w:rPr>
          <w:noProof/>
        </w:rPr>
        <w:t>2</w:t>
      </w:r>
      <w:r w:rsidRPr="008D3569">
        <w:fldChar w:fldCharType="end"/>
      </w:r>
      <w:r w:rsidR="00DE4C97" w:rsidRPr="00CD42BB">
        <w:rPr>
          <w:rFonts w:hint="eastAsia"/>
        </w:rPr>
        <w:t xml:space="preserve"> Interference case</w:t>
      </w:r>
      <w:r w:rsidR="009F1229">
        <w:t>s</w:t>
      </w:r>
      <w:r w:rsidR="00DE4C97" w:rsidRPr="00CD42BB">
        <w:rPr>
          <w:rFonts w:hint="eastAsia"/>
        </w:rPr>
        <w:t xml:space="preserve"> between NR and </w:t>
      </w:r>
      <w:r w:rsidR="00C67156">
        <w:t xml:space="preserve">UAV </w:t>
      </w:r>
    </w:p>
    <w:tbl>
      <w:tblPr>
        <w:tblStyle w:val="aff0"/>
        <w:tblW w:w="7796" w:type="dxa"/>
        <w:jc w:val="center"/>
        <w:tblLook w:val="04A0" w:firstRow="1" w:lastRow="0" w:firstColumn="1" w:lastColumn="0" w:noHBand="0" w:noVBand="1"/>
      </w:tblPr>
      <w:tblGrid>
        <w:gridCol w:w="949"/>
        <w:gridCol w:w="1327"/>
        <w:gridCol w:w="1486"/>
        <w:gridCol w:w="2740"/>
        <w:gridCol w:w="1294"/>
      </w:tblGrid>
      <w:tr w:rsidR="00DD3010" w:rsidRPr="00CD42BB" w14:paraId="78AA268C" w14:textId="635FCDE9" w:rsidTr="004110EB">
        <w:trPr>
          <w:trHeight w:val="379"/>
          <w:jc w:val="center"/>
        </w:trPr>
        <w:tc>
          <w:tcPr>
            <w:tcW w:w="949" w:type="dxa"/>
          </w:tcPr>
          <w:p w14:paraId="71C0BFAE" w14:textId="3FADD2A3" w:rsidR="00DD3010" w:rsidRPr="00CD42BB" w:rsidRDefault="004110EB" w:rsidP="004110EB">
            <w:pPr>
              <w:jc w:val="center"/>
              <w:rPr>
                <w:rFonts w:eastAsiaTheme="minorEastAsia"/>
                <w:b/>
              </w:rPr>
            </w:pPr>
            <w:r>
              <w:rPr>
                <w:rFonts w:eastAsiaTheme="minorEastAsia"/>
                <w:b/>
              </w:rPr>
              <w:t>Case</w:t>
            </w:r>
          </w:p>
        </w:tc>
        <w:tc>
          <w:tcPr>
            <w:tcW w:w="1327" w:type="dxa"/>
          </w:tcPr>
          <w:p w14:paraId="0A86790A" w14:textId="77777777" w:rsidR="00DD3010" w:rsidRPr="00CD42BB" w:rsidRDefault="00DD3010" w:rsidP="004110EB">
            <w:pPr>
              <w:jc w:val="center"/>
              <w:rPr>
                <w:rFonts w:eastAsiaTheme="minorEastAsia"/>
                <w:b/>
              </w:rPr>
            </w:pPr>
            <w:r w:rsidRPr="00CD42BB">
              <w:rPr>
                <w:rFonts w:eastAsiaTheme="minorEastAsia"/>
                <w:b/>
              </w:rPr>
              <w:t>Aggressor</w:t>
            </w:r>
          </w:p>
        </w:tc>
        <w:tc>
          <w:tcPr>
            <w:tcW w:w="1486" w:type="dxa"/>
          </w:tcPr>
          <w:p w14:paraId="63DE2DCD" w14:textId="77777777" w:rsidR="00DD3010" w:rsidRPr="00CD42BB" w:rsidRDefault="00DD3010" w:rsidP="004110EB">
            <w:pPr>
              <w:jc w:val="center"/>
              <w:rPr>
                <w:rFonts w:eastAsiaTheme="minorEastAsia"/>
                <w:b/>
              </w:rPr>
            </w:pPr>
            <w:r w:rsidRPr="00CD42BB">
              <w:rPr>
                <w:rFonts w:eastAsiaTheme="minorEastAsia"/>
                <w:b/>
              </w:rPr>
              <w:t>Victim</w:t>
            </w:r>
          </w:p>
        </w:tc>
        <w:tc>
          <w:tcPr>
            <w:tcW w:w="2740" w:type="dxa"/>
          </w:tcPr>
          <w:p w14:paraId="5D900203" w14:textId="56BE693B" w:rsidR="00DD3010" w:rsidRPr="00CD42BB" w:rsidRDefault="00DD3010" w:rsidP="004110EB">
            <w:pPr>
              <w:jc w:val="center"/>
              <w:rPr>
                <w:b/>
              </w:rPr>
            </w:pPr>
            <w:r w:rsidRPr="00CD42BB">
              <w:rPr>
                <w:rFonts w:eastAsiaTheme="minorEastAsia"/>
                <w:b/>
              </w:rPr>
              <w:t xml:space="preserve">Aggressor </w:t>
            </w:r>
            <w:r w:rsidRPr="00CD42BB">
              <w:rPr>
                <w:rFonts w:eastAsia="宋体"/>
                <w:b/>
              </w:rPr>
              <w:t xml:space="preserve">→ </w:t>
            </w:r>
            <w:r w:rsidRPr="00CD42BB">
              <w:rPr>
                <w:rFonts w:eastAsiaTheme="minorEastAsia"/>
                <w:b/>
              </w:rPr>
              <w:t>Victim</w:t>
            </w:r>
          </w:p>
        </w:tc>
        <w:tc>
          <w:tcPr>
            <w:tcW w:w="1294" w:type="dxa"/>
          </w:tcPr>
          <w:p w14:paraId="6D6B5E13" w14:textId="62FC53B4" w:rsidR="00DD3010" w:rsidRPr="00CD42BB" w:rsidRDefault="004110EB" w:rsidP="004110EB">
            <w:pPr>
              <w:jc w:val="center"/>
              <w:rPr>
                <w:rFonts w:eastAsiaTheme="minorEastAsia"/>
                <w:b/>
                <w:lang w:eastAsia="zh-CN"/>
              </w:rPr>
            </w:pPr>
            <w:r>
              <w:rPr>
                <w:rFonts w:eastAsiaTheme="minorEastAsia"/>
                <w:b/>
                <w:lang w:eastAsia="zh-CN"/>
              </w:rPr>
              <w:t>Note</w:t>
            </w:r>
          </w:p>
        </w:tc>
      </w:tr>
      <w:tr w:rsidR="00DD3010" w:rsidRPr="00CD42BB" w14:paraId="6C3171DB" w14:textId="4B04F776" w:rsidTr="004110EB">
        <w:trPr>
          <w:trHeight w:val="379"/>
          <w:jc w:val="center"/>
        </w:trPr>
        <w:tc>
          <w:tcPr>
            <w:tcW w:w="949" w:type="dxa"/>
          </w:tcPr>
          <w:p w14:paraId="3295B38F" w14:textId="77777777" w:rsidR="00DD3010" w:rsidRPr="00CD42BB" w:rsidRDefault="00DD3010" w:rsidP="00D023B7">
            <w:pPr>
              <w:jc w:val="center"/>
              <w:rPr>
                <w:rFonts w:eastAsiaTheme="minorEastAsia"/>
              </w:rPr>
            </w:pPr>
            <w:r w:rsidRPr="00CD42BB">
              <w:rPr>
                <w:rFonts w:eastAsiaTheme="minorEastAsia"/>
              </w:rPr>
              <w:t>1</w:t>
            </w:r>
          </w:p>
        </w:tc>
        <w:tc>
          <w:tcPr>
            <w:tcW w:w="1327" w:type="dxa"/>
          </w:tcPr>
          <w:p w14:paraId="3416419A" w14:textId="29103F19" w:rsidR="00DD3010" w:rsidRPr="00CD42BB" w:rsidRDefault="00DD3010" w:rsidP="00D023B7">
            <w:pPr>
              <w:jc w:val="center"/>
              <w:rPr>
                <w:rFonts w:eastAsiaTheme="minorEastAsia"/>
              </w:rPr>
            </w:pPr>
            <w:r w:rsidRPr="00CD42BB">
              <w:rPr>
                <w:rFonts w:eastAsiaTheme="minorEastAsia"/>
              </w:rPr>
              <w:t>NR BS</w:t>
            </w:r>
            <w:r>
              <w:rPr>
                <w:rFonts w:eastAsiaTheme="minorEastAsia"/>
              </w:rPr>
              <w:t xml:space="preserve"> </w:t>
            </w:r>
            <w:r w:rsidRPr="00CD42BB">
              <w:rPr>
                <w:rFonts w:eastAsiaTheme="minorEastAsia" w:hint="eastAsia"/>
                <w:lang w:eastAsia="zh-CN"/>
              </w:rPr>
              <w:t>D</w:t>
            </w:r>
            <w:r w:rsidRPr="00CD42BB">
              <w:rPr>
                <w:rFonts w:eastAsiaTheme="minorEastAsia"/>
                <w:lang w:eastAsia="zh-CN"/>
              </w:rPr>
              <w:t>L</w:t>
            </w:r>
          </w:p>
        </w:tc>
        <w:tc>
          <w:tcPr>
            <w:tcW w:w="1486" w:type="dxa"/>
          </w:tcPr>
          <w:p w14:paraId="54DF83D1" w14:textId="208826E3" w:rsidR="00DD3010" w:rsidRPr="00CD42BB" w:rsidRDefault="00DD3010" w:rsidP="00D023B7">
            <w:pPr>
              <w:jc w:val="center"/>
              <w:rPr>
                <w:rFonts w:eastAsiaTheme="minorEastAsia"/>
              </w:rPr>
            </w:pPr>
            <w:r>
              <w:rPr>
                <w:rFonts w:eastAsiaTheme="minorEastAsia"/>
              </w:rPr>
              <w:t xml:space="preserve">UAV UE </w:t>
            </w:r>
            <w:r w:rsidRPr="00CD42BB">
              <w:rPr>
                <w:rFonts w:eastAsiaTheme="minorEastAsia" w:hint="eastAsia"/>
                <w:lang w:eastAsia="zh-CN"/>
              </w:rPr>
              <w:t>D</w:t>
            </w:r>
            <w:r w:rsidRPr="00CD42BB">
              <w:rPr>
                <w:rFonts w:eastAsiaTheme="minorEastAsia"/>
                <w:lang w:eastAsia="zh-CN"/>
              </w:rPr>
              <w:t>L</w:t>
            </w:r>
          </w:p>
        </w:tc>
        <w:tc>
          <w:tcPr>
            <w:tcW w:w="2740" w:type="dxa"/>
          </w:tcPr>
          <w:p w14:paraId="1DD0BEB9" w14:textId="1C7CD344" w:rsidR="00DD3010" w:rsidRPr="00CD42BB" w:rsidRDefault="00DD3010" w:rsidP="00D023B7">
            <w:pPr>
              <w:jc w:val="center"/>
              <w:rPr>
                <w:rFonts w:eastAsiaTheme="minorEastAsia"/>
              </w:rPr>
            </w:pPr>
            <w:r w:rsidRPr="00CD42BB">
              <w:rPr>
                <w:rFonts w:eastAsiaTheme="minorEastAsia"/>
              </w:rPr>
              <w:t xml:space="preserve">NR BS </w:t>
            </w:r>
            <w:proofErr w:type="spellStart"/>
            <w:r w:rsidRPr="00CD42BB">
              <w:rPr>
                <w:rFonts w:eastAsiaTheme="minorEastAsia"/>
              </w:rPr>
              <w:t>Tx</w:t>
            </w:r>
            <w:proofErr w:type="spellEnd"/>
            <w:r w:rsidRPr="00CD42BB">
              <w:rPr>
                <w:rFonts w:eastAsiaTheme="minorEastAsia"/>
              </w:rPr>
              <w:t xml:space="preserve"> </w:t>
            </w:r>
            <w:r w:rsidRPr="00CD42BB">
              <w:rPr>
                <w:rFonts w:eastAsia="宋体"/>
              </w:rPr>
              <w:t>→</w:t>
            </w:r>
            <w:r>
              <w:rPr>
                <w:rFonts w:eastAsiaTheme="minorEastAsia"/>
              </w:rPr>
              <w:t>UAV UE</w:t>
            </w:r>
            <w:r w:rsidRPr="00CD42BB">
              <w:rPr>
                <w:rFonts w:eastAsiaTheme="minorEastAsia"/>
              </w:rPr>
              <w:t xml:space="preserve"> Rx</w:t>
            </w:r>
          </w:p>
        </w:tc>
        <w:tc>
          <w:tcPr>
            <w:tcW w:w="1294" w:type="dxa"/>
            <w:vMerge w:val="restart"/>
          </w:tcPr>
          <w:p w14:paraId="18964DC0" w14:textId="0D3A1DE1" w:rsidR="00DD3010" w:rsidRPr="00CD42BB" w:rsidRDefault="004110EB" w:rsidP="00932916">
            <w:pPr>
              <w:jc w:val="center"/>
              <w:rPr>
                <w:rFonts w:eastAsiaTheme="minorEastAsia"/>
              </w:rPr>
            </w:pPr>
            <w:r>
              <w:rPr>
                <w:rFonts w:eastAsiaTheme="minorEastAsia"/>
              </w:rPr>
              <w:t>B</w:t>
            </w:r>
            <w:r w:rsidR="00DD3010">
              <w:rPr>
                <w:rFonts w:eastAsiaTheme="minorEastAsia"/>
              </w:rPr>
              <w:t>oth for 2GHz FDD and 4GHz TDD</w:t>
            </w:r>
          </w:p>
        </w:tc>
      </w:tr>
      <w:tr w:rsidR="00DD3010" w:rsidRPr="00CD42BB" w14:paraId="20351540" w14:textId="59317718" w:rsidTr="004110EB">
        <w:trPr>
          <w:trHeight w:val="387"/>
          <w:jc w:val="center"/>
        </w:trPr>
        <w:tc>
          <w:tcPr>
            <w:tcW w:w="949" w:type="dxa"/>
          </w:tcPr>
          <w:p w14:paraId="3FE9D6AB" w14:textId="77777777" w:rsidR="00DD3010" w:rsidRPr="00CD42BB" w:rsidRDefault="00DD3010" w:rsidP="00D023B7">
            <w:pPr>
              <w:jc w:val="center"/>
              <w:rPr>
                <w:rFonts w:eastAsiaTheme="minorEastAsia"/>
              </w:rPr>
            </w:pPr>
            <w:r w:rsidRPr="00CD42BB">
              <w:rPr>
                <w:rFonts w:eastAsiaTheme="minorEastAsia"/>
              </w:rPr>
              <w:t>2</w:t>
            </w:r>
          </w:p>
        </w:tc>
        <w:tc>
          <w:tcPr>
            <w:tcW w:w="1327" w:type="dxa"/>
          </w:tcPr>
          <w:p w14:paraId="08DD3E8F" w14:textId="56CDD79D" w:rsidR="00DD3010" w:rsidRPr="00CD42BB" w:rsidRDefault="00DD3010" w:rsidP="00F23E57">
            <w:pPr>
              <w:jc w:val="center"/>
            </w:pPr>
            <w:r>
              <w:rPr>
                <w:rFonts w:eastAsiaTheme="minorEastAsia"/>
              </w:rPr>
              <w:t xml:space="preserve">UAV BS </w:t>
            </w:r>
            <w:r w:rsidRPr="00CD42BB">
              <w:rPr>
                <w:rFonts w:eastAsiaTheme="minorEastAsia" w:hint="eastAsia"/>
                <w:lang w:eastAsia="zh-CN"/>
              </w:rPr>
              <w:t>D</w:t>
            </w:r>
            <w:r w:rsidRPr="00CD42BB">
              <w:rPr>
                <w:rFonts w:eastAsiaTheme="minorEastAsia"/>
                <w:lang w:eastAsia="zh-CN"/>
              </w:rPr>
              <w:t>L</w:t>
            </w:r>
          </w:p>
        </w:tc>
        <w:tc>
          <w:tcPr>
            <w:tcW w:w="1486" w:type="dxa"/>
          </w:tcPr>
          <w:p w14:paraId="2AB59EA9" w14:textId="677980F9" w:rsidR="00DD3010" w:rsidRPr="00CD42BB" w:rsidRDefault="00DD3010" w:rsidP="00F23E57">
            <w:pPr>
              <w:jc w:val="center"/>
            </w:pPr>
            <w:r w:rsidRPr="00CD42BB">
              <w:rPr>
                <w:rFonts w:eastAsiaTheme="minorEastAsia"/>
              </w:rPr>
              <w:t>NR BS</w:t>
            </w:r>
            <w:r>
              <w:rPr>
                <w:rFonts w:eastAsiaTheme="minorEastAsia"/>
              </w:rPr>
              <w:t xml:space="preserve"> </w:t>
            </w:r>
            <w:r w:rsidRPr="00CD42BB">
              <w:rPr>
                <w:rFonts w:eastAsiaTheme="minorEastAsia" w:hint="eastAsia"/>
                <w:lang w:eastAsia="zh-CN"/>
              </w:rPr>
              <w:t>D</w:t>
            </w:r>
            <w:r w:rsidRPr="00CD42BB">
              <w:rPr>
                <w:rFonts w:eastAsiaTheme="minorEastAsia"/>
                <w:lang w:eastAsia="zh-CN"/>
              </w:rPr>
              <w:t>L</w:t>
            </w:r>
          </w:p>
        </w:tc>
        <w:tc>
          <w:tcPr>
            <w:tcW w:w="2740" w:type="dxa"/>
          </w:tcPr>
          <w:p w14:paraId="14948167" w14:textId="63F19252" w:rsidR="00DD3010" w:rsidRPr="00CD42BB" w:rsidRDefault="00DD3010" w:rsidP="00D023B7">
            <w:pPr>
              <w:jc w:val="center"/>
              <w:rPr>
                <w:rFonts w:eastAsiaTheme="minorEastAsia"/>
              </w:rPr>
            </w:pPr>
            <w:r>
              <w:rPr>
                <w:rFonts w:eastAsiaTheme="minorEastAsia"/>
              </w:rPr>
              <w:t>UAV BS</w:t>
            </w:r>
            <w:r w:rsidRPr="00CD42BB">
              <w:rPr>
                <w:rFonts w:eastAsiaTheme="minorEastAsia"/>
              </w:rPr>
              <w:t xml:space="preserve"> </w:t>
            </w:r>
            <w:proofErr w:type="spellStart"/>
            <w:r w:rsidRPr="00CD42BB">
              <w:rPr>
                <w:rFonts w:eastAsiaTheme="minorEastAsia"/>
              </w:rPr>
              <w:t>Tx</w:t>
            </w:r>
            <w:proofErr w:type="spellEnd"/>
            <w:r w:rsidRPr="00CD42BB">
              <w:rPr>
                <w:rFonts w:eastAsiaTheme="minorEastAsia"/>
              </w:rPr>
              <w:t xml:space="preserve"> </w:t>
            </w:r>
            <w:r w:rsidRPr="00CD42BB">
              <w:rPr>
                <w:rFonts w:eastAsia="宋体"/>
              </w:rPr>
              <w:t>→</w:t>
            </w:r>
            <w:r w:rsidRPr="00CD42BB">
              <w:rPr>
                <w:rFonts w:eastAsiaTheme="minorEastAsia"/>
              </w:rPr>
              <w:t>NR UE Rx</w:t>
            </w:r>
          </w:p>
        </w:tc>
        <w:tc>
          <w:tcPr>
            <w:tcW w:w="1294" w:type="dxa"/>
            <w:vMerge/>
          </w:tcPr>
          <w:p w14:paraId="59B2C456" w14:textId="1A86662E" w:rsidR="00DD3010" w:rsidRPr="00CD42BB" w:rsidRDefault="00DD3010" w:rsidP="00D023B7">
            <w:pPr>
              <w:jc w:val="center"/>
              <w:rPr>
                <w:rFonts w:eastAsiaTheme="minorEastAsia"/>
              </w:rPr>
            </w:pPr>
          </w:p>
        </w:tc>
      </w:tr>
      <w:tr w:rsidR="00DD3010" w:rsidRPr="00CD42BB" w14:paraId="46D78458" w14:textId="3A22F14F" w:rsidTr="004110EB">
        <w:trPr>
          <w:trHeight w:val="379"/>
          <w:jc w:val="center"/>
        </w:trPr>
        <w:tc>
          <w:tcPr>
            <w:tcW w:w="949" w:type="dxa"/>
          </w:tcPr>
          <w:p w14:paraId="2F7D0102" w14:textId="77777777" w:rsidR="00DD3010" w:rsidRPr="00CD42BB" w:rsidRDefault="00DD3010" w:rsidP="00D023B7">
            <w:pPr>
              <w:jc w:val="center"/>
              <w:rPr>
                <w:rFonts w:eastAsiaTheme="minorEastAsia"/>
              </w:rPr>
            </w:pPr>
            <w:r w:rsidRPr="00CD42BB">
              <w:rPr>
                <w:rFonts w:eastAsiaTheme="minorEastAsia"/>
              </w:rPr>
              <w:t>3</w:t>
            </w:r>
          </w:p>
        </w:tc>
        <w:tc>
          <w:tcPr>
            <w:tcW w:w="1327" w:type="dxa"/>
          </w:tcPr>
          <w:p w14:paraId="699C6B83" w14:textId="50653582" w:rsidR="00DD3010" w:rsidRPr="00CD42BB" w:rsidRDefault="00DD3010" w:rsidP="00F23E57">
            <w:pPr>
              <w:jc w:val="center"/>
              <w:rPr>
                <w:rFonts w:eastAsiaTheme="minorEastAsia"/>
              </w:rPr>
            </w:pPr>
            <w:r w:rsidRPr="00CD42BB">
              <w:rPr>
                <w:rFonts w:eastAsiaTheme="minorEastAsia"/>
              </w:rPr>
              <w:t>NR UE</w:t>
            </w:r>
            <w:r w:rsidRPr="00CD42BB">
              <w:rPr>
                <w:rFonts w:eastAsiaTheme="minorEastAsia" w:hint="eastAsia"/>
                <w:lang w:eastAsia="zh-CN"/>
              </w:rPr>
              <w:t xml:space="preserve"> U</w:t>
            </w:r>
            <w:r w:rsidRPr="00CD42BB">
              <w:rPr>
                <w:rFonts w:eastAsiaTheme="minorEastAsia"/>
                <w:lang w:eastAsia="zh-CN"/>
              </w:rPr>
              <w:t>L</w:t>
            </w:r>
          </w:p>
        </w:tc>
        <w:tc>
          <w:tcPr>
            <w:tcW w:w="1486" w:type="dxa"/>
          </w:tcPr>
          <w:p w14:paraId="30D56CDD" w14:textId="2699299D" w:rsidR="00DD3010" w:rsidRPr="00CD42BB" w:rsidRDefault="00DD3010" w:rsidP="00F23E57">
            <w:pPr>
              <w:jc w:val="center"/>
            </w:pPr>
            <w:r>
              <w:rPr>
                <w:rFonts w:eastAsiaTheme="minorEastAsia"/>
              </w:rPr>
              <w:t>UAV BS</w:t>
            </w:r>
            <w:r w:rsidRPr="00CD42BB">
              <w:rPr>
                <w:rFonts w:eastAsiaTheme="minorEastAsia" w:hint="eastAsia"/>
                <w:lang w:eastAsia="zh-CN"/>
              </w:rPr>
              <w:t xml:space="preserve"> U</w:t>
            </w:r>
            <w:r w:rsidRPr="00CD42BB">
              <w:rPr>
                <w:rFonts w:eastAsiaTheme="minorEastAsia"/>
                <w:lang w:eastAsia="zh-CN"/>
              </w:rPr>
              <w:t>L</w:t>
            </w:r>
          </w:p>
        </w:tc>
        <w:tc>
          <w:tcPr>
            <w:tcW w:w="2740" w:type="dxa"/>
          </w:tcPr>
          <w:p w14:paraId="06BE1FD3" w14:textId="6E58A65F" w:rsidR="00DD3010" w:rsidRPr="00CD42BB" w:rsidRDefault="00DD3010" w:rsidP="00D023B7">
            <w:pPr>
              <w:jc w:val="center"/>
            </w:pPr>
            <w:r w:rsidRPr="00CD42BB">
              <w:rPr>
                <w:rFonts w:eastAsiaTheme="minorEastAsia"/>
              </w:rPr>
              <w:t xml:space="preserve">NR UE </w:t>
            </w:r>
            <w:proofErr w:type="spellStart"/>
            <w:r w:rsidRPr="00CD42BB">
              <w:rPr>
                <w:rFonts w:eastAsiaTheme="minorEastAsia"/>
              </w:rPr>
              <w:t>Tx</w:t>
            </w:r>
            <w:proofErr w:type="spellEnd"/>
            <w:r w:rsidRPr="00CD42BB">
              <w:rPr>
                <w:rFonts w:eastAsiaTheme="minorEastAsia"/>
              </w:rPr>
              <w:t xml:space="preserve"> </w:t>
            </w:r>
            <w:r w:rsidRPr="00CD42BB">
              <w:rPr>
                <w:rFonts w:eastAsia="宋体"/>
              </w:rPr>
              <w:t>→</w:t>
            </w:r>
            <w:r>
              <w:rPr>
                <w:rFonts w:eastAsiaTheme="minorEastAsia"/>
              </w:rPr>
              <w:t>UAV BS</w:t>
            </w:r>
            <w:r w:rsidRPr="00CD42BB">
              <w:rPr>
                <w:rFonts w:eastAsiaTheme="minorEastAsia"/>
              </w:rPr>
              <w:t xml:space="preserve"> Rx</w:t>
            </w:r>
          </w:p>
        </w:tc>
        <w:tc>
          <w:tcPr>
            <w:tcW w:w="1294" w:type="dxa"/>
            <w:vMerge/>
          </w:tcPr>
          <w:p w14:paraId="699023E9" w14:textId="03DDAB5A" w:rsidR="00DD3010" w:rsidRPr="00CD42BB" w:rsidRDefault="00DD3010" w:rsidP="00D023B7">
            <w:pPr>
              <w:jc w:val="center"/>
              <w:rPr>
                <w:rFonts w:eastAsiaTheme="minorEastAsia"/>
              </w:rPr>
            </w:pPr>
          </w:p>
        </w:tc>
      </w:tr>
      <w:tr w:rsidR="00DD3010" w:rsidRPr="00CD42BB" w14:paraId="2868B584" w14:textId="59BE9508" w:rsidTr="004110EB">
        <w:trPr>
          <w:trHeight w:val="387"/>
          <w:jc w:val="center"/>
        </w:trPr>
        <w:tc>
          <w:tcPr>
            <w:tcW w:w="949" w:type="dxa"/>
          </w:tcPr>
          <w:p w14:paraId="54FD01A1" w14:textId="77777777" w:rsidR="00DD3010" w:rsidRPr="000C2D4A" w:rsidRDefault="00DD3010" w:rsidP="00D023B7">
            <w:pPr>
              <w:jc w:val="center"/>
              <w:rPr>
                <w:rFonts w:eastAsiaTheme="minorEastAsia"/>
                <w:highlight w:val="yellow"/>
              </w:rPr>
            </w:pPr>
            <w:r w:rsidRPr="000C2D4A">
              <w:rPr>
                <w:rFonts w:eastAsiaTheme="minorEastAsia"/>
                <w:highlight w:val="yellow"/>
              </w:rPr>
              <w:t>4</w:t>
            </w:r>
          </w:p>
        </w:tc>
        <w:tc>
          <w:tcPr>
            <w:tcW w:w="1327" w:type="dxa"/>
          </w:tcPr>
          <w:p w14:paraId="09345947" w14:textId="55429E85" w:rsidR="00DD3010" w:rsidRPr="000C2D4A" w:rsidRDefault="00DD3010" w:rsidP="00F23E57">
            <w:pPr>
              <w:jc w:val="center"/>
              <w:rPr>
                <w:highlight w:val="yellow"/>
              </w:rPr>
            </w:pPr>
            <w:r w:rsidRPr="000C2D4A">
              <w:rPr>
                <w:rFonts w:eastAsiaTheme="minorEastAsia"/>
                <w:highlight w:val="yellow"/>
              </w:rPr>
              <w:t>UAV UE</w:t>
            </w:r>
            <w:r w:rsidRPr="000C2D4A">
              <w:rPr>
                <w:rFonts w:eastAsiaTheme="minorEastAsia" w:hint="eastAsia"/>
                <w:highlight w:val="yellow"/>
                <w:lang w:eastAsia="zh-CN"/>
              </w:rPr>
              <w:t xml:space="preserve"> U</w:t>
            </w:r>
            <w:r w:rsidRPr="000C2D4A">
              <w:rPr>
                <w:rFonts w:eastAsiaTheme="minorEastAsia"/>
                <w:highlight w:val="yellow"/>
                <w:lang w:eastAsia="zh-CN"/>
              </w:rPr>
              <w:t>L</w:t>
            </w:r>
          </w:p>
        </w:tc>
        <w:tc>
          <w:tcPr>
            <w:tcW w:w="1486" w:type="dxa"/>
          </w:tcPr>
          <w:p w14:paraId="3851BFD3" w14:textId="5996388D" w:rsidR="00DD3010" w:rsidRPr="000C2D4A" w:rsidRDefault="00DD3010" w:rsidP="00F23E57">
            <w:pPr>
              <w:jc w:val="center"/>
              <w:rPr>
                <w:highlight w:val="yellow"/>
              </w:rPr>
            </w:pPr>
            <w:r w:rsidRPr="000C2D4A">
              <w:rPr>
                <w:rFonts w:eastAsiaTheme="minorEastAsia"/>
                <w:highlight w:val="yellow"/>
              </w:rPr>
              <w:t>NR BS</w:t>
            </w:r>
            <w:r w:rsidRPr="000C2D4A">
              <w:rPr>
                <w:rFonts w:eastAsiaTheme="minorEastAsia" w:hint="eastAsia"/>
                <w:highlight w:val="yellow"/>
                <w:lang w:eastAsia="zh-CN"/>
              </w:rPr>
              <w:t xml:space="preserve"> U</w:t>
            </w:r>
            <w:r w:rsidRPr="000C2D4A">
              <w:rPr>
                <w:rFonts w:eastAsiaTheme="minorEastAsia"/>
                <w:highlight w:val="yellow"/>
                <w:lang w:eastAsia="zh-CN"/>
              </w:rPr>
              <w:t>L</w:t>
            </w:r>
          </w:p>
        </w:tc>
        <w:tc>
          <w:tcPr>
            <w:tcW w:w="2740" w:type="dxa"/>
          </w:tcPr>
          <w:p w14:paraId="3338E2FC" w14:textId="4C3027EF" w:rsidR="00DD3010" w:rsidRPr="000C2D4A" w:rsidRDefault="00DD3010" w:rsidP="00D023B7">
            <w:pPr>
              <w:jc w:val="center"/>
              <w:rPr>
                <w:highlight w:val="yellow"/>
              </w:rPr>
            </w:pPr>
            <w:r w:rsidRPr="000C2D4A">
              <w:rPr>
                <w:rFonts w:eastAsiaTheme="minorEastAsia"/>
                <w:highlight w:val="yellow"/>
              </w:rPr>
              <w:t xml:space="preserve">UAV UE </w:t>
            </w:r>
            <w:proofErr w:type="spellStart"/>
            <w:r w:rsidRPr="000C2D4A">
              <w:rPr>
                <w:rFonts w:eastAsiaTheme="minorEastAsia"/>
                <w:highlight w:val="yellow"/>
              </w:rPr>
              <w:t>Tx</w:t>
            </w:r>
            <w:proofErr w:type="spellEnd"/>
            <w:r w:rsidRPr="000C2D4A">
              <w:rPr>
                <w:rFonts w:eastAsiaTheme="minorEastAsia"/>
                <w:highlight w:val="yellow"/>
              </w:rPr>
              <w:t xml:space="preserve"> </w:t>
            </w:r>
            <w:r w:rsidRPr="000C2D4A">
              <w:rPr>
                <w:rFonts w:eastAsia="宋体"/>
                <w:highlight w:val="yellow"/>
              </w:rPr>
              <w:t>→</w:t>
            </w:r>
            <w:r w:rsidRPr="000C2D4A">
              <w:rPr>
                <w:rFonts w:eastAsiaTheme="minorEastAsia"/>
                <w:highlight w:val="yellow"/>
              </w:rPr>
              <w:t>NR BS Rx</w:t>
            </w:r>
          </w:p>
        </w:tc>
        <w:tc>
          <w:tcPr>
            <w:tcW w:w="1294" w:type="dxa"/>
            <w:vMerge/>
          </w:tcPr>
          <w:p w14:paraId="7F68499D" w14:textId="19D375C0" w:rsidR="00DD3010" w:rsidRPr="00CD42BB" w:rsidRDefault="00DD3010" w:rsidP="00D023B7">
            <w:pPr>
              <w:jc w:val="center"/>
              <w:rPr>
                <w:rFonts w:eastAsiaTheme="minorEastAsia"/>
              </w:rPr>
            </w:pPr>
          </w:p>
        </w:tc>
      </w:tr>
      <w:tr w:rsidR="00DD3010" w:rsidRPr="00CD42BB" w14:paraId="06F1AB34" w14:textId="77777777" w:rsidTr="004110EB">
        <w:trPr>
          <w:trHeight w:val="387"/>
          <w:jc w:val="center"/>
        </w:trPr>
        <w:tc>
          <w:tcPr>
            <w:tcW w:w="949" w:type="dxa"/>
          </w:tcPr>
          <w:p w14:paraId="34D45A36" w14:textId="3F6ED496" w:rsidR="00DD3010" w:rsidRPr="00DD3010" w:rsidRDefault="00DD3010" w:rsidP="00DD3010">
            <w:pPr>
              <w:jc w:val="center"/>
              <w:rPr>
                <w:rFonts w:eastAsiaTheme="minorEastAsia"/>
                <w:highlight w:val="yellow"/>
                <w:lang w:eastAsia="zh-CN"/>
              </w:rPr>
            </w:pPr>
            <w:r w:rsidRPr="00DD3010">
              <w:rPr>
                <w:rFonts w:eastAsiaTheme="minorEastAsia"/>
                <w:highlight w:val="yellow"/>
                <w:lang w:eastAsia="zh-CN"/>
              </w:rPr>
              <w:t>5</w:t>
            </w:r>
          </w:p>
        </w:tc>
        <w:tc>
          <w:tcPr>
            <w:tcW w:w="1327" w:type="dxa"/>
          </w:tcPr>
          <w:p w14:paraId="5195936C" w14:textId="7F2CE02C" w:rsidR="00DD3010" w:rsidRPr="00DD3010" w:rsidRDefault="00DD3010" w:rsidP="00DD3010">
            <w:pPr>
              <w:jc w:val="center"/>
              <w:rPr>
                <w:rFonts w:eastAsiaTheme="minorEastAsia"/>
                <w:highlight w:val="yellow"/>
              </w:rPr>
            </w:pPr>
            <w:r w:rsidRPr="00DD3010">
              <w:rPr>
                <w:rFonts w:eastAsiaTheme="minorEastAsia"/>
                <w:highlight w:val="yellow"/>
              </w:rPr>
              <w:t>UAV UE</w:t>
            </w:r>
            <w:r w:rsidRPr="00DD3010">
              <w:rPr>
                <w:rFonts w:eastAsiaTheme="minorEastAsia" w:hint="eastAsia"/>
                <w:highlight w:val="yellow"/>
                <w:lang w:eastAsia="zh-CN"/>
              </w:rPr>
              <w:t xml:space="preserve"> U</w:t>
            </w:r>
            <w:r w:rsidRPr="00DD3010">
              <w:rPr>
                <w:rFonts w:eastAsiaTheme="minorEastAsia"/>
                <w:highlight w:val="yellow"/>
                <w:lang w:eastAsia="zh-CN"/>
              </w:rPr>
              <w:t>L</w:t>
            </w:r>
          </w:p>
        </w:tc>
        <w:tc>
          <w:tcPr>
            <w:tcW w:w="1486" w:type="dxa"/>
          </w:tcPr>
          <w:p w14:paraId="72456CD9" w14:textId="77A0F20A" w:rsidR="00DD3010" w:rsidRPr="00041F1D" w:rsidRDefault="00DD3010" w:rsidP="00DD3010">
            <w:pPr>
              <w:jc w:val="center"/>
              <w:rPr>
                <w:rFonts w:eastAsiaTheme="minorEastAsia"/>
              </w:rPr>
            </w:pPr>
            <w:r w:rsidRPr="00041F1D">
              <w:rPr>
                <w:rFonts w:eastAsiaTheme="minorEastAsia"/>
                <w:highlight w:val="yellow"/>
              </w:rPr>
              <w:t>NR BS</w:t>
            </w:r>
            <w:r w:rsidRPr="00041F1D">
              <w:rPr>
                <w:rFonts w:eastAsiaTheme="minorEastAsia" w:hint="eastAsia"/>
                <w:highlight w:val="yellow"/>
                <w:lang w:eastAsia="zh-CN"/>
              </w:rPr>
              <w:t xml:space="preserve"> D</w:t>
            </w:r>
            <w:r w:rsidRPr="00041F1D">
              <w:rPr>
                <w:rFonts w:eastAsiaTheme="minorEastAsia"/>
                <w:highlight w:val="yellow"/>
                <w:lang w:eastAsia="zh-CN"/>
              </w:rPr>
              <w:t>L</w:t>
            </w:r>
          </w:p>
        </w:tc>
        <w:tc>
          <w:tcPr>
            <w:tcW w:w="2740" w:type="dxa"/>
          </w:tcPr>
          <w:p w14:paraId="6C6DC022" w14:textId="747265C9" w:rsidR="00DD3010" w:rsidRPr="00041F1D" w:rsidRDefault="00DD3010" w:rsidP="00DD3010">
            <w:pPr>
              <w:jc w:val="center"/>
              <w:rPr>
                <w:rFonts w:eastAsiaTheme="minorEastAsia"/>
              </w:rPr>
            </w:pPr>
            <w:r w:rsidRPr="00041F1D">
              <w:rPr>
                <w:rFonts w:eastAsiaTheme="minorEastAsia"/>
                <w:highlight w:val="yellow"/>
              </w:rPr>
              <w:t xml:space="preserve">UAV UE </w:t>
            </w:r>
            <w:proofErr w:type="spellStart"/>
            <w:r w:rsidRPr="00041F1D">
              <w:rPr>
                <w:rFonts w:eastAsiaTheme="minorEastAsia"/>
                <w:highlight w:val="yellow"/>
              </w:rPr>
              <w:t>Tx</w:t>
            </w:r>
            <w:proofErr w:type="spellEnd"/>
            <w:r w:rsidRPr="00041F1D">
              <w:rPr>
                <w:rFonts w:eastAsiaTheme="minorEastAsia"/>
                <w:highlight w:val="yellow"/>
              </w:rPr>
              <w:t xml:space="preserve"> </w:t>
            </w:r>
            <w:r w:rsidRPr="00041F1D">
              <w:rPr>
                <w:rFonts w:eastAsia="宋体"/>
                <w:highlight w:val="yellow"/>
              </w:rPr>
              <w:t>→</w:t>
            </w:r>
            <w:r w:rsidRPr="00041F1D">
              <w:rPr>
                <w:rFonts w:eastAsiaTheme="minorEastAsia"/>
                <w:highlight w:val="yellow"/>
              </w:rPr>
              <w:t xml:space="preserve">NR UE Rx </w:t>
            </w:r>
          </w:p>
        </w:tc>
        <w:tc>
          <w:tcPr>
            <w:tcW w:w="1294" w:type="dxa"/>
            <w:vMerge w:val="restart"/>
          </w:tcPr>
          <w:p w14:paraId="4970C991" w14:textId="52F83BF0" w:rsidR="00DD3010" w:rsidRPr="00CD42BB" w:rsidRDefault="004110EB" w:rsidP="00DD3010">
            <w:pPr>
              <w:jc w:val="center"/>
              <w:rPr>
                <w:rFonts w:eastAsiaTheme="minorEastAsia"/>
              </w:rPr>
            </w:pPr>
            <w:r>
              <w:rPr>
                <w:rFonts w:eastAsiaTheme="minorEastAsia"/>
              </w:rPr>
              <w:t>O</w:t>
            </w:r>
            <w:r w:rsidR="00DD3010">
              <w:rPr>
                <w:rFonts w:eastAsiaTheme="minorEastAsia"/>
              </w:rPr>
              <w:t>nly for 4GHz TDD, case 7 and 8 depend on the TDD configuration</w:t>
            </w:r>
          </w:p>
        </w:tc>
      </w:tr>
      <w:tr w:rsidR="00DD3010" w:rsidRPr="00CD42BB" w14:paraId="755ACE2C" w14:textId="77777777" w:rsidTr="004110EB">
        <w:trPr>
          <w:trHeight w:val="387"/>
          <w:jc w:val="center"/>
        </w:trPr>
        <w:tc>
          <w:tcPr>
            <w:tcW w:w="949" w:type="dxa"/>
          </w:tcPr>
          <w:p w14:paraId="21B98D42" w14:textId="037F1494" w:rsidR="00DD3010" w:rsidRPr="00041F1D" w:rsidRDefault="00DD3010" w:rsidP="00DD3010">
            <w:pPr>
              <w:jc w:val="center"/>
              <w:rPr>
                <w:rFonts w:eastAsiaTheme="minorEastAsia"/>
                <w:highlight w:val="yellow"/>
                <w:lang w:eastAsia="zh-CN"/>
              </w:rPr>
            </w:pPr>
            <w:r>
              <w:rPr>
                <w:rFonts w:eastAsiaTheme="minorEastAsia"/>
                <w:lang w:eastAsia="zh-CN"/>
              </w:rPr>
              <w:t>6</w:t>
            </w:r>
          </w:p>
        </w:tc>
        <w:tc>
          <w:tcPr>
            <w:tcW w:w="1327" w:type="dxa"/>
          </w:tcPr>
          <w:p w14:paraId="666CF3F7" w14:textId="7C939BE4" w:rsidR="00DD3010" w:rsidRPr="00041F1D" w:rsidRDefault="00DD3010" w:rsidP="00DD3010">
            <w:pPr>
              <w:jc w:val="center"/>
              <w:rPr>
                <w:rFonts w:eastAsiaTheme="minorEastAsia"/>
                <w:highlight w:val="yellow"/>
              </w:rPr>
            </w:pPr>
            <w:r w:rsidRPr="00041F1D">
              <w:rPr>
                <w:rFonts w:eastAsiaTheme="minorEastAsia"/>
              </w:rPr>
              <w:t xml:space="preserve">NR BS </w:t>
            </w:r>
            <w:r w:rsidRPr="00041F1D">
              <w:rPr>
                <w:rFonts w:eastAsiaTheme="minorEastAsia" w:hint="eastAsia"/>
                <w:lang w:eastAsia="zh-CN"/>
              </w:rPr>
              <w:t>D</w:t>
            </w:r>
            <w:r w:rsidRPr="00041F1D">
              <w:rPr>
                <w:rFonts w:eastAsiaTheme="minorEastAsia"/>
                <w:lang w:eastAsia="zh-CN"/>
              </w:rPr>
              <w:t>L</w:t>
            </w:r>
          </w:p>
        </w:tc>
        <w:tc>
          <w:tcPr>
            <w:tcW w:w="1486" w:type="dxa"/>
          </w:tcPr>
          <w:p w14:paraId="7CD84682" w14:textId="45D072FD" w:rsidR="00DD3010" w:rsidRPr="00041F1D" w:rsidRDefault="00DD3010" w:rsidP="00DD3010">
            <w:pPr>
              <w:jc w:val="center"/>
              <w:rPr>
                <w:rFonts w:eastAsiaTheme="minorEastAsia"/>
                <w:highlight w:val="yellow"/>
              </w:rPr>
            </w:pPr>
            <w:r w:rsidRPr="00041F1D">
              <w:rPr>
                <w:rFonts w:eastAsiaTheme="minorEastAsia"/>
              </w:rPr>
              <w:t>UAV BS</w:t>
            </w:r>
            <w:r w:rsidRPr="00041F1D">
              <w:rPr>
                <w:rFonts w:eastAsiaTheme="minorEastAsia" w:hint="eastAsia"/>
                <w:lang w:eastAsia="zh-CN"/>
              </w:rPr>
              <w:t xml:space="preserve"> U</w:t>
            </w:r>
            <w:r w:rsidRPr="00041F1D">
              <w:rPr>
                <w:rFonts w:eastAsiaTheme="minorEastAsia"/>
                <w:lang w:eastAsia="zh-CN"/>
              </w:rPr>
              <w:t>L</w:t>
            </w:r>
            <w:r w:rsidRPr="00041F1D">
              <w:rPr>
                <w:rFonts w:eastAsiaTheme="minorEastAsia"/>
              </w:rPr>
              <w:t xml:space="preserve"> </w:t>
            </w:r>
          </w:p>
        </w:tc>
        <w:tc>
          <w:tcPr>
            <w:tcW w:w="2740" w:type="dxa"/>
          </w:tcPr>
          <w:p w14:paraId="1015EC21" w14:textId="68D822CF" w:rsidR="00DD3010" w:rsidRPr="00041F1D" w:rsidRDefault="00DD3010" w:rsidP="00DD3010">
            <w:pPr>
              <w:jc w:val="center"/>
              <w:rPr>
                <w:rFonts w:eastAsiaTheme="minorEastAsia"/>
                <w:highlight w:val="yellow"/>
              </w:rPr>
            </w:pPr>
            <w:r w:rsidRPr="00041F1D">
              <w:rPr>
                <w:rFonts w:eastAsiaTheme="minorEastAsia"/>
              </w:rPr>
              <w:t xml:space="preserve">NR BS </w:t>
            </w:r>
            <w:proofErr w:type="spellStart"/>
            <w:r w:rsidRPr="00041F1D">
              <w:rPr>
                <w:rFonts w:eastAsiaTheme="minorEastAsia"/>
              </w:rPr>
              <w:t>Tx</w:t>
            </w:r>
            <w:proofErr w:type="spellEnd"/>
            <w:r w:rsidRPr="00041F1D">
              <w:rPr>
                <w:rFonts w:eastAsiaTheme="minorEastAsia"/>
              </w:rPr>
              <w:t xml:space="preserve"> </w:t>
            </w:r>
            <w:r w:rsidRPr="00041F1D">
              <w:rPr>
                <w:rFonts w:eastAsia="宋体"/>
              </w:rPr>
              <w:t>→</w:t>
            </w:r>
            <w:r w:rsidRPr="00041F1D">
              <w:rPr>
                <w:rFonts w:eastAsiaTheme="minorEastAsia"/>
              </w:rPr>
              <w:t>UAV BS Rx</w:t>
            </w:r>
          </w:p>
        </w:tc>
        <w:tc>
          <w:tcPr>
            <w:tcW w:w="1294" w:type="dxa"/>
            <w:vMerge/>
          </w:tcPr>
          <w:p w14:paraId="34106E0E" w14:textId="0EF9DCE5" w:rsidR="00DD3010" w:rsidRPr="00CD42BB" w:rsidRDefault="00DD3010" w:rsidP="00DD3010">
            <w:pPr>
              <w:jc w:val="center"/>
              <w:rPr>
                <w:rFonts w:eastAsiaTheme="minorEastAsia"/>
              </w:rPr>
            </w:pPr>
          </w:p>
        </w:tc>
      </w:tr>
      <w:tr w:rsidR="00DD3010" w:rsidRPr="00CD42BB" w14:paraId="40B0ED23" w14:textId="77777777" w:rsidTr="004110EB">
        <w:trPr>
          <w:trHeight w:val="387"/>
          <w:jc w:val="center"/>
        </w:trPr>
        <w:tc>
          <w:tcPr>
            <w:tcW w:w="949" w:type="dxa"/>
          </w:tcPr>
          <w:p w14:paraId="687BFCBC" w14:textId="3C48C6D5" w:rsidR="00DD3010" w:rsidRPr="00CD42BB" w:rsidRDefault="00DD3010" w:rsidP="00DD3010">
            <w:pPr>
              <w:jc w:val="center"/>
              <w:rPr>
                <w:rFonts w:eastAsiaTheme="minorEastAsia"/>
                <w:lang w:eastAsia="zh-CN"/>
              </w:rPr>
            </w:pPr>
            <w:r>
              <w:rPr>
                <w:rFonts w:eastAsiaTheme="minorEastAsia" w:hint="eastAsia"/>
                <w:lang w:eastAsia="zh-CN"/>
              </w:rPr>
              <w:t>7</w:t>
            </w:r>
          </w:p>
        </w:tc>
        <w:tc>
          <w:tcPr>
            <w:tcW w:w="1327" w:type="dxa"/>
          </w:tcPr>
          <w:p w14:paraId="779BABE8" w14:textId="19493200" w:rsidR="00DD3010" w:rsidRDefault="00DD3010" w:rsidP="00DD3010">
            <w:pPr>
              <w:jc w:val="center"/>
              <w:rPr>
                <w:rFonts w:eastAsiaTheme="minorEastAsia"/>
              </w:rPr>
            </w:pPr>
            <w:r>
              <w:rPr>
                <w:rFonts w:eastAsiaTheme="minorEastAsia"/>
              </w:rPr>
              <w:t xml:space="preserve">UAV BS </w:t>
            </w:r>
            <w:r w:rsidRPr="00CD42BB">
              <w:rPr>
                <w:rFonts w:eastAsiaTheme="minorEastAsia" w:hint="eastAsia"/>
                <w:lang w:eastAsia="zh-CN"/>
              </w:rPr>
              <w:t>D</w:t>
            </w:r>
            <w:r w:rsidRPr="00CD42BB">
              <w:rPr>
                <w:rFonts w:eastAsiaTheme="minorEastAsia"/>
                <w:lang w:eastAsia="zh-CN"/>
              </w:rPr>
              <w:t>L</w:t>
            </w:r>
          </w:p>
        </w:tc>
        <w:tc>
          <w:tcPr>
            <w:tcW w:w="1486" w:type="dxa"/>
          </w:tcPr>
          <w:p w14:paraId="2A1EEDE6" w14:textId="4965EC89" w:rsidR="00DD3010" w:rsidRPr="00CD42BB" w:rsidRDefault="00DD3010" w:rsidP="00DD3010">
            <w:pPr>
              <w:jc w:val="center"/>
              <w:rPr>
                <w:rFonts w:eastAsiaTheme="minorEastAsia"/>
              </w:rPr>
            </w:pPr>
            <w:r w:rsidRPr="00CD42BB">
              <w:rPr>
                <w:rFonts w:eastAsiaTheme="minorEastAsia"/>
              </w:rPr>
              <w:t>NR BS</w:t>
            </w:r>
            <w:r>
              <w:rPr>
                <w:rFonts w:eastAsiaTheme="minorEastAsia"/>
              </w:rPr>
              <w:t xml:space="preserve"> </w:t>
            </w:r>
            <w:r w:rsidRPr="00CD42BB">
              <w:rPr>
                <w:rFonts w:eastAsiaTheme="minorEastAsia" w:hint="eastAsia"/>
                <w:lang w:eastAsia="zh-CN"/>
              </w:rPr>
              <w:t>U</w:t>
            </w:r>
            <w:r w:rsidRPr="00CD42BB">
              <w:rPr>
                <w:rFonts w:eastAsiaTheme="minorEastAsia"/>
                <w:lang w:eastAsia="zh-CN"/>
              </w:rPr>
              <w:t>L</w:t>
            </w:r>
          </w:p>
        </w:tc>
        <w:tc>
          <w:tcPr>
            <w:tcW w:w="2740" w:type="dxa"/>
          </w:tcPr>
          <w:p w14:paraId="7F996BE4" w14:textId="54B3A3D3" w:rsidR="00DD3010" w:rsidRPr="00CD42BB" w:rsidRDefault="00DD3010" w:rsidP="00DD3010">
            <w:pPr>
              <w:jc w:val="center"/>
              <w:rPr>
                <w:rFonts w:eastAsiaTheme="minorEastAsia"/>
              </w:rPr>
            </w:pPr>
            <w:r>
              <w:rPr>
                <w:rFonts w:eastAsiaTheme="minorEastAsia"/>
              </w:rPr>
              <w:t>UAV BS</w:t>
            </w:r>
            <w:r w:rsidRPr="00CD42BB">
              <w:rPr>
                <w:rFonts w:eastAsiaTheme="minorEastAsia"/>
              </w:rPr>
              <w:t xml:space="preserve"> </w:t>
            </w:r>
            <w:proofErr w:type="spellStart"/>
            <w:r w:rsidRPr="00CD42BB">
              <w:rPr>
                <w:rFonts w:eastAsiaTheme="minorEastAsia"/>
              </w:rPr>
              <w:t>Tx</w:t>
            </w:r>
            <w:proofErr w:type="spellEnd"/>
            <w:r w:rsidRPr="00CD42BB">
              <w:rPr>
                <w:rFonts w:eastAsiaTheme="minorEastAsia"/>
              </w:rPr>
              <w:t xml:space="preserve"> </w:t>
            </w:r>
            <w:r w:rsidRPr="00CD42BB">
              <w:rPr>
                <w:rFonts w:eastAsia="宋体"/>
              </w:rPr>
              <w:t>→</w:t>
            </w:r>
            <w:r w:rsidRPr="00CD42BB">
              <w:rPr>
                <w:rFonts w:eastAsiaTheme="minorEastAsia"/>
              </w:rPr>
              <w:t>NR BS Rx</w:t>
            </w:r>
          </w:p>
        </w:tc>
        <w:tc>
          <w:tcPr>
            <w:tcW w:w="1294" w:type="dxa"/>
            <w:vMerge/>
          </w:tcPr>
          <w:p w14:paraId="3BCCF3C7" w14:textId="51C334EF" w:rsidR="00DD3010" w:rsidRPr="00CD42BB" w:rsidRDefault="00DD3010" w:rsidP="00DD3010">
            <w:pPr>
              <w:jc w:val="center"/>
              <w:rPr>
                <w:rFonts w:eastAsiaTheme="minorEastAsia"/>
              </w:rPr>
            </w:pPr>
          </w:p>
        </w:tc>
      </w:tr>
      <w:tr w:rsidR="00DD3010" w:rsidRPr="00CD42BB" w14:paraId="7BC5F629" w14:textId="77777777" w:rsidTr="004110EB">
        <w:trPr>
          <w:trHeight w:val="387"/>
          <w:jc w:val="center"/>
        </w:trPr>
        <w:tc>
          <w:tcPr>
            <w:tcW w:w="949" w:type="dxa"/>
          </w:tcPr>
          <w:p w14:paraId="7D10A060" w14:textId="4F00BF0E" w:rsidR="00DD3010" w:rsidRPr="00CD42BB" w:rsidRDefault="00DD3010" w:rsidP="00DD3010">
            <w:pPr>
              <w:jc w:val="center"/>
              <w:rPr>
                <w:rFonts w:eastAsiaTheme="minorEastAsia"/>
                <w:lang w:eastAsia="zh-CN"/>
              </w:rPr>
            </w:pPr>
            <w:r>
              <w:rPr>
                <w:rFonts w:eastAsiaTheme="minorEastAsia" w:hint="eastAsia"/>
                <w:lang w:eastAsia="zh-CN"/>
              </w:rPr>
              <w:t>8</w:t>
            </w:r>
          </w:p>
        </w:tc>
        <w:tc>
          <w:tcPr>
            <w:tcW w:w="1327" w:type="dxa"/>
          </w:tcPr>
          <w:p w14:paraId="01E58AB9" w14:textId="0833EF02" w:rsidR="00DD3010" w:rsidRDefault="00DD3010" w:rsidP="00DD3010">
            <w:pPr>
              <w:jc w:val="center"/>
              <w:rPr>
                <w:rFonts w:eastAsiaTheme="minorEastAsia"/>
              </w:rPr>
            </w:pPr>
            <w:r w:rsidRPr="00CD42BB">
              <w:rPr>
                <w:rFonts w:eastAsiaTheme="minorEastAsia"/>
              </w:rPr>
              <w:t>NR UE</w:t>
            </w:r>
            <w:r w:rsidRPr="00CD42BB">
              <w:rPr>
                <w:rFonts w:eastAsiaTheme="minorEastAsia" w:hint="eastAsia"/>
                <w:lang w:eastAsia="zh-CN"/>
              </w:rPr>
              <w:t xml:space="preserve"> U</w:t>
            </w:r>
            <w:r w:rsidRPr="00CD42BB">
              <w:rPr>
                <w:rFonts w:eastAsiaTheme="minorEastAsia"/>
                <w:lang w:eastAsia="zh-CN"/>
              </w:rPr>
              <w:t>L</w:t>
            </w:r>
          </w:p>
        </w:tc>
        <w:tc>
          <w:tcPr>
            <w:tcW w:w="1486" w:type="dxa"/>
          </w:tcPr>
          <w:p w14:paraId="5E079AD2" w14:textId="31CE2532" w:rsidR="00DD3010" w:rsidRPr="00CD42BB" w:rsidRDefault="00DD3010" w:rsidP="00DD3010">
            <w:pPr>
              <w:jc w:val="center"/>
              <w:rPr>
                <w:rFonts w:eastAsiaTheme="minorEastAsia"/>
              </w:rPr>
            </w:pPr>
            <w:r>
              <w:rPr>
                <w:rFonts w:eastAsiaTheme="minorEastAsia"/>
              </w:rPr>
              <w:t xml:space="preserve">UAV UE </w:t>
            </w:r>
            <w:r w:rsidRPr="00CD42BB">
              <w:rPr>
                <w:rFonts w:eastAsiaTheme="minorEastAsia" w:hint="eastAsia"/>
                <w:lang w:eastAsia="zh-CN"/>
              </w:rPr>
              <w:t>D</w:t>
            </w:r>
            <w:r w:rsidRPr="00CD42BB">
              <w:rPr>
                <w:rFonts w:eastAsiaTheme="minorEastAsia"/>
                <w:lang w:eastAsia="zh-CN"/>
              </w:rPr>
              <w:t>L</w:t>
            </w:r>
          </w:p>
        </w:tc>
        <w:tc>
          <w:tcPr>
            <w:tcW w:w="2740" w:type="dxa"/>
          </w:tcPr>
          <w:p w14:paraId="64CB4C4C" w14:textId="617CEDBB" w:rsidR="00DD3010" w:rsidRPr="00CD42BB" w:rsidRDefault="00DD3010" w:rsidP="00DD3010">
            <w:pPr>
              <w:jc w:val="center"/>
              <w:rPr>
                <w:rFonts w:eastAsiaTheme="minorEastAsia"/>
              </w:rPr>
            </w:pPr>
            <w:r w:rsidRPr="00CD42BB">
              <w:rPr>
                <w:rFonts w:eastAsiaTheme="minorEastAsia"/>
              </w:rPr>
              <w:t xml:space="preserve">NR UE </w:t>
            </w:r>
            <w:proofErr w:type="spellStart"/>
            <w:r w:rsidRPr="00CD42BB">
              <w:rPr>
                <w:rFonts w:eastAsiaTheme="minorEastAsia"/>
              </w:rPr>
              <w:t>Tx</w:t>
            </w:r>
            <w:proofErr w:type="spellEnd"/>
            <w:r w:rsidRPr="00CD42BB">
              <w:rPr>
                <w:rFonts w:eastAsiaTheme="minorEastAsia"/>
              </w:rPr>
              <w:t xml:space="preserve"> </w:t>
            </w:r>
            <w:r w:rsidRPr="00CD42BB">
              <w:rPr>
                <w:rFonts w:eastAsia="宋体"/>
              </w:rPr>
              <w:t>→</w:t>
            </w:r>
            <w:r>
              <w:rPr>
                <w:rFonts w:eastAsiaTheme="minorEastAsia"/>
              </w:rPr>
              <w:t>UAV UE</w:t>
            </w:r>
            <w:r w:rsidRPr="00CD42BB">
              <w:rPr>
                <w:rFonts w:eastAsiaTheme="minorEastAsia"/>
              </w:rPr>
              <w:t xml:space="preserve"> Rx</w:t>
            </w:r>
            <w:r>
              <w:rPr>
                <w:rFonts w:eastAsiaTheme="minorEastAsia"/>
              </w:rPr>
              <w:t xml:space="preserve"> </w:t>
            </w:r>
          </w:p>
        </w:tc>
        <w:tc>
          <w:tcPr>
            <w:tcW w:w="1294" w:type="dxa"/>
            <w:vMerge/>
          </w:tcPr>
          <w:p w14:paraId="663AE091" w14:textId="501128EE" w:rsidR="00DD3010" w:rsidRPr="00CD42BB" w:rsidRDefault="00DD3010" w:rsidP="00DD3010">
            <w:pPr>
              <w:jc w:val="center"/>
              <w:rPr>
                <w:rFonts w:eastAsiaTheme="minorEastAsia"/>
              </w:rPr>
            </w:pPr>
          </w:p>
        </w:tc>
      </w:tr>
    </w:tbl>
    <w:p w14:paraId="540845DE" w14:textId="77777777" w:rsidR="00DE4C97" w:rsidRPr="00CD42BB" w:rsidRDefault="00DE4C97" w:rsidP="00DE4C97"/>
    <w:p w14:paraId="5BC8830D" w14:textId="795C9671" w:rsidR="00CE05BC" w:rsidRDefault="006D2A10" w:rsidP="00CE05BC">
      <w:pPr>
        <w:rPr>
          <w:b/>
          <w:lang w:val="en-US"/>
        </w:rPr>
      </w:pPr>
      <w:r>
        <w:rPr>
          <w:rFonts w:hint="eastAsia"/>
          <w:b/>
          <w:lang w:val="en-US"/>
        </w:rPr>
        <w:lastRenderedPageBreak/>
        <w:t xml:space="preserve">Proposal </w:t>
      </w:r>
      <w:r w:rsidR="00BD1F1B">
        <w:rPr>
          <w:b/>
          <w:lang w:val="en-US"/>
        </w:rPr>
        <w:t>3</w:t>
      </w:r>
      <w:r w:rsidR="00DE4C97" w:rsidRPr="00CD42BB">
        <w:rPr>
          <w:rFonts w:hint="eastAsia"/>
          <w:b/>
          <w:lang w:val="en-US"/>
        </w:rPr>
        <w:t>: The</w:t>
      </w:r>
      <w:r w:rsidR="00DE4C97" w:rsidRPr="00CD42BB">
        <w:rPr>
          <w:rFonts w:hint="eastAsia"/>
          <w:lang w:val="en-US"/>
        </w:rPr>
        <w:t xml:space="preserve"> </w:t>
      </w:r>
      <w:r w:rsidR="00DE4C97" w:rsidRPr="00CD42BB">
        <w:rPr>
          <w:rFonts w:hint="eastAsia"/>
          <w:b/>
          <w:lang w:val="en-US"/>
        </w:rPr>
        <w:t>i</w:t>
      </w:r>
      <w:r w:rsidR="00DE4C97" w:rsidRPr="00CD42BB">
        <w:rPr>
          <w:b/>
          <w:lang w:val="en-US"/>
        </w:rPr>
        <w:t xml:space="preserve">nterference </w:t>
      </w:r>
      <w:r w:rsidR="00DE4C97" w:rsidRPr="00CD42BB">
        <w:rPr>
          <w:rFonts w:hint="eastAsia"/>
          <w:b/>
          <w:lang w:val="en-US"/>
        </w:rPr>
        <w:t>case</w:t>
      </w:r>
      <w:r w:rsidR="0017142D">
        <w:rPr>
          <w:b/>
          <w:lang w:val="en-US"/>
        </w:rPr>
        <w:t>s</w:t>
      </w:r>
      <w:r w:rsidR="00DE4C97" w:rsidRPr="00CD42BB">
        <w:rPr>
          <w:rFonts w:hint="eastAsia"/>
          <w:b/>
          <w:lang w:val="en-US"/>
        </w:rPr>
        <w:t xml:space="preserve"> </w:t>
      </w:r>
      <w:r w:rsidR="00DE4C97" w:rsidRPr="00CD42BB">
        <w:rPr>
          <w:b/>
          <w:lang w:val="en-US"/>
        </w:rPr>
        <w:t xml:space="preserve">between NR </w:t>
      </w:r>
      <w:r w:rsidR="00992723">
        <w:rPr>
          <w:b/>
          <w:lang w:val="en-US"/>
        </w:rPr>
        <w:t xml:space="preserve">and UAV </w:t>
      </w:r>
      <w:r w:rsidR="00992723">
        <w:rPr>
          <w:rFonts w:hint="eastAsia"/>
          <w:b/>
          <w:lang w:val="en-US"/>
        </w:rPr>
        <w:t xml:space="preserve">are </w:t>
      </w:r>
      <w:r w:rsidR="0017142D">
        <w:rPr>
          <w:b/>
          <w:lang w:val="en-US"/>
        </w:rPr>
        <w:t>proposed</w:t>
      </w:r>
      <w:r w:rsidR="00992723">
        <w:rPr>
          <w:rFonts w:hint="eastAsia"/>
          <w:b/>
          <w:lang w:val="en-US"/>
        </w:rPr>
        <w:t xml:space="preserve"> in table 1</w:t>
      </w:r>
      <w:r w:rsidR="00992723">
        <w:rPr>
          <w:b/>
          <w:lang w:val="en-US"/>
        </w:rPr>
        <w:t xml:space="preserve">, </w:t>
      </w:r>
      <w:r w:rsidR="0017142D">
        <w:rPr>
          <w:b/>
          <w:lang w:val="en-US"/>
        </w:rPr>
        <w:t xml:space="preserve">whether there is </w:t>
      </w:r>
      <w:r w:rsidR="00992723">
        <w:rPr>
          <w:b/>
          <w:lang w:val="en-US"/>
        </w:rPr>
        <w:t xml:space="preserve">cross link inference </w:t>
      </w:r>
      <w:r w:rsidR="003D43EE">
        <w:rPr>
          <w:b/>
          <w:lang w:val="en-US"/>
        </w:rPr>
        <w:t xml:space="preserve">as below </w:t>
      </w:r>
      <w:r w:rsidR="00992723">
        <w:rPr>
          <w:b/>
          <w:lang w:val="en-US"/>
        </w:rPr>
        <w:t xml:space="preserve">should be </w:t>
      </w:r>
      <w:r w:rsidR="0017142D">
        <w:rPr>
          <w:b/>
          <w:lang w:val="en-US"/>
        </w:rPr>
        <w:t>clarified and</w:t>
      </w:r>
      <w:r w:rsidR="00992723">
        <w:rPr>
          <w:b/>
          <w:lang w:val="en-US"/>
        </w:rPr>
        <w:t xml:space="preserve"> can be </w:t>
      </w:r>
      <w:r w:rsidR="0017142D">
        <w:rPr>
          <w:b/>
          <w:lang w:val="en-US"/>
        </w:rPr>
        <w:t>st</w:t>
      </w:r>
      <w:r w:rsidR="00D50924">
        <w:rPr>
          <w:b/>
          <w:lang w:val="en-US"/>
        </w:rPr>
        <w:t>udi</w:t>
      </w:r>
      <w:r w:rsidR="0017142D">
        <w:rPr>
          <w:b/>
          <w:lang w:val="en-US"/>
        </w:rPr>
        <w:t>ed</w:t>
      </w:r>
      <w:r w:rsidR="00992723">
        <w:rPr>
          <w:b/>
          <w:lang w:val="en-US"/>
        </w:rPr>
        <w:t xml:space="preserve"> </w:t>
      </w:r>
      <w:r w:rsidR="0017142D">
        <w:rPr>
          <w:b/>
          <w:lang w:val="en-US"/>
        </w:rPr>
        <w:t>later</w:t>
      </w:r>
      <w:r w:rsidR="00E253C0">
        <w:rPr>
          <w:b/>
          <w:lang w:val="en-US"/>
        </w:rPr>
        <w:t xml:space="preserve"> (case 5~8)</w:t>
      </w:r>
      <w:r w:rsidR="00992723">
        <w:rPr>
          <w:b/>
          <w:lang w:val="en-US"/>
        </w:rPr>
        <w:t>.</w:t>
      </w:r>
      <w:r w:rsidR="003D43EE">
        <w:rPr>
          <w:b/>
          <w:lang w:val="en-US"/>
        </w:rPr>
        <w:t xml:space="preserve"> </w:t>
      </w:r>
    </w:p>
    <w:p w14:paraId="5CAE3444" w14:textId="77777777" w:rsidR="003D43EE" w:rsidRPr="003D43EE" w:rsidRDefault="003D43EE" w:rsidP="003D43EE">
      <w:pPr>
        <w:pStyle w:val="aff2"/>
        <w:numPr>
          <w:ilvl w:val="0"/>
          <w:numId w:val="41"/>
        </w:numPr>
        <w:ind w:firstLineChars="0"/>
        <w:rPr>
          <w:b/>
        </w:rPr>
      </w:pPr>
      <w:r w:rsidRPr="003D43EE">
        <w:rPr>
          <w:b/>
        </w:rPr>
        <w:t>between UAV and NR</w:t>
      </w:r>
    </w:p>
    <w:p w14:paraId="40986E70" w14:textId="3BB99880" w:rsidR="00F817B8" w:rsidRPr="00686E1C" w:rsidRDefault="003D43EE" w:rsidP="00686E1C">
      <w:pPr>
        <w:pStyle w:val="aff2"/>
        <w:numPr>
          <w:ilvl w:val="0"/>
          <w:numId w:val="41"/>
        </w:numPr>
        <w:ind w:firstLineChars="0"/>
        <w:rPr>
          <w:rFonts w:hint="eastAsia"/>
          <w:b/>
        </w:rPr>
      </w:pPr>
      <w:r w:rsidRPr="003D43EE">
        <w:rPr>
          <w:b/>
        </w:rPr>
        <w:t>between different UAV operators</w:t>
      </w:r>
      <w:bookmarkEnd w:id="2"/>
      <w:bookmarkEnd w:id="3"/>
    </w:p>
    <w:p w14:paraId="2F0813B3" w14:textId="77777777" w:rsidR="00BF3F85" w:rsidRPr="008D3569" w:rsidRDefault="00BF3F85" w:rsidP="00435EAE">
      <w:pPr>
        <w:pStyle w:val="10"/>
        <w:numPr>
          <w:ilvl w:val="0"/>
          <w:numId w:val="4"/>
        </w:numPr>
        <w:spacing w:before="0"/>
        <w:ind w:left="0" w:firstLine="0"/>
        <w:rPr>
          <w:rFonts w:ascii="Times New Roman" w:hAnsi="Times New Roman"/>
          <w:sz w:val="28"/>
          <w:szCs w:val="28"/>
        </w:rPr>
      </w:pPr>
      <w:r w:rsidRPr="008D3569">
        <w:rPr>
          <w:rFonts w:ascii="Times New Roman" w:hAnsi="Times New Roman"/>
          <w:sz w:val="28"/>
          <w:szCs w:val="28"/>
        </w:rPr>
        <w:t>Conclusion</w:t>
      </w:r>
    </w:p>
    <w:p w14:paraId="63E8857A" w14:textId="3A2156C2" w:rsidR="00826AEE" w:rsidRPr="008D3569" w:rsidRDefault="0071184C" w:rsidP="00435EAE">
      <w:pPr>
        <w:rPr>
          <w:lang w:val="en-US" w:eastAsia="zh-CN"/>
        </w:rPr>
      </w:pPr>
      <w:r w:rsidRPr="008D3569">
        <w:rPr>
          <w:lang w:val="en-US" w:eastAsia="zh-CN"/>
        </w:rPr>
        <w:t xml:space="preserve">This contribution provides </w:t>
      </w:r>
      <w:r w:rsidR="00682D79" w:rsidRPr="008D3569">
        <w:rPr>
          <w:lang w:eastAsia="zh-CN"/>
        </w:rPr>
        <w:t xml:space="preserve">our </w:t>
      </w:r>
      <w:r w:rsidR="00604D52" w:rsidRPr="008D3569">
        <w:rPr>
          <w:lang w:eastAsia="zh-CN"/>
        </w:rPr>
        <w:t>views</w:t>
      </w:r>
      <w:r w:rsidR="00682D79" w:rsidRPr="008D3569">
        <w:rPr>
          <w:lang w:eastAsia="zh-CN"/>
        </w:rPr>
        <w:t xml:space="preserve"> on </w:t>
      </w:r>
      <w:r w:rsidR="00A05022" w:rsidRPr="008D3569">
        <w:rPr>
          <w:rFonts w:eastAsia="等线"/>
        </w:rPr>
        <w:t xml:space="preserve">coexistence </w:t>
      </w:r>
      <w:r w:rsidR="00BD1F1B">
        <w:rPr>
          <w:rFonts w:eastAsia="等线"/>
        </w:rPr>
        <w:t>for UAV and NR</w:t>
      </w:r>
      <w:r w:rsidRPr="008D3569">
        <w:rPr>
          <w:lang w:val="en-US" w:eastAsia="zh-CN"/>
        </w:rPr>
        <w:t>. The following</w:t>
      </w:r>
      <w:r w:rsidR="00230301" w:rsidRPr="008D3569">
        <w:rPr>
          <w:lang w:val="en-US" w:eastAsia="zh-CN"/>
        </w:rPr>
        <w:t xml:space="preserve"> </w:t>
      </w:r>
      <w:r w:rsidR="00224BD5" w:rsidRPr="008D3569">
        <w:rPr>
          <w:lang w:val="en-US" w:eastAsia="zh-CN"/>
        </w:rPr>
        <w:t>proposal</w:t>
      </w:r>
      <w:r w:rsidR="00AF7FCD">
        <w:rPr>
          <w:rFonts w:hint="eastAsia"/>
          <w:lang w:val="en-US" w:eastAsia="zh-CN"/>
        </w:rPr>
        <w:t>s</w:t>
      </w:r>
      <w:r w:rsidR="0086072F" w:rsidRPr="008D3569">
        <w:rPr>
          <w:lang w:val="en-US" w:eastAsia="zh-CN"/>
        </w:rPr>
        <w:t xml:space="preserve"> </w:t>
      </w:r>
      <w:r w:rsidR="00AF7FCD">
        <w:rPr>
          <w:rFonts w:hint="eastAsia"/>
          <w:lang w:val="en-US" w:eastAsia="zh-CN"/>
        </w:rPr>
        <w:t>are</w:t>
      </w:r>
      <w:r w:rsidRPr="008D3569">
        <w:rPr>
          <w:lang w:val="en-US" w:eastAsia="zh-CN"/>
        </w:rPr>
        <w:t xml:space="preserve"> concluded as follows:</w:t>
      </w:r>
    </w:p>
    <w:p w14:paraId="53DD9733" w14:textId="77777777" w:rsidR="009540D3" w:rsidRPr="00E44CCB" w:rsidRDefault="009540D3" w:rsidP="009540D3">
      <w:pPr>
        <w:rPr>
          <w:b/>
          <w:iCs/>
          <w:lang w:eastAsia="zh-CN"/>
        </w:rPr>
      </w:pPr>
      <w:r w:rsidRPr="00E44CCB">
        <w:rPr>
          <w:rFonts w:hint="eastAsia"/>
          <w:b/>
          <w:iCs/>
          <w:lang w:eastAsia="zh-CN"/>
        </w:rPr>
        <w:t>P</w:t>
      </w:r>
      <w:r w:rsidRPr="00E44CCB">
        <w:rPr>
          <w:b/>
          <w:iCs/>
          <w:lang w:eastAsia="zh-CN"/>
        </w:rPr>
        <w:t xml:space="preserve">roposal 1: </w:t>
      </w:r>
      <w:r>
        <w:rPr>
          <w:b/>
          <w:iCs/>
          <w:lang w:eastAsia="zh-CN"/>
        </w:rPr>
        <w:t xml:space="preserve">If coexistence study should be done, </w:t>
      </w:r>
      <w:r w:rsidRPr="00E44CCB">
        <w:rPr>
          <w:b/>
          <w:iCs/>
          <w:lang w:eastAsia="zh-CN"/>
        </w:rPr>
        <w:t xml:space="preserve">UAV BS </w:t>
      </w:r>
      <w:r>
        <w:rPr>
          <w:b/>
          <w:iCs/>
          <w:lang w:eastAsia="zh-CN"/>
        </w:rPr>
        <w:t>network</w:t>
      </w:r>
      <w:r w:rsidRPr="00E44CCB">
        <w:rPr>
          <w:b/>
          <w:iCs/>
          <w:lang w:eastAsia="zh-CN"/>
        </w:rPr>
        <w:t xml:space="preserve"> </w:t>
      </w:r>
      <w:r>
        <w:rPr>
          <w:b/>
          <w:iCs/>
          <w:lang w:eastAsia="zh-CN"/>
        </w:rPr>
        <w:t>layout</w:t>
      </w:r>
      <w:r w:rsidRPr="00E44CCB">
        <w:rPr>
          <w:b/>
          <w:iCs/>
          <w:lang w:eastAsia="zh-CN"/>
        </w:rPr>
        <w:t xml:space="preserve"> should be clarified first.</w:t>
      </w:r>
      <w:r>
        <w:rPr>
          <w:b/>
          <w:iCs/>
          <w:lang w:eastAsia="zh-CN"/>
        </w:rPr>
        <w:t xml:space="preserve"> It is proposed to reuse NR outdoor layout for UAV BS.</w:t>
      </w:r>
    </w:p>
    <w:p w14:paraId="0F0C66AF" w14:textId="77777777" w:rsidR="009540D3" w:rsidRPr="00BD1F1B" w:rsidRDefault="009540D3" w:rsidP="009540D3">
      <w:pPr>
        <w:rPr>
          <w:b/>
          <w:iCs/>
          <w:lang w:eastAsia="zh-CN"/>
        </w:rPr>
      </w:pPr>
      <w:r w:rsidRPr="00E44CCB">
        <w:rPr>
          <w:rFonts w:hint="eastAsia"/>
          <w:b/>
          <w:iCs/>
          <w:lang w:eastAsia="zh-CN"/>
        </w:rPr>
        <w:t>P</w:t>
      </w:r>
      <w:r w:rsidRPr="00E44CCB">
        <w:rPr>
          <w:b/>
          <w:iCs/>
          <w:lang w:eastAsia="zh-CN"/>
        </w:rPr>
        <w:t xml:space="preserve">roposal </w:t>
      </w:r>
      <w:r>
        <w:rPr>
          <w:b/>
          <w:iCs/>
          <w:lang w:eastAsia="zh-CN"/>
        </w:rPr>
        <w:t>2</w:t>
      </w:r>
      <w:r w:rsidRPr="00E44CCB">
        <w:rPr>
          <w:b/>
          <w:iCs/>
          <w:lang w:eastAsia="zh-CN"/>
        </w:rPr>
        <w:t xml:space="preserve">: </w:t>
      </w:r>
      <w:r>
        <w:rPr>
          <w:b/>
          <w:iCs/>
          <w:lang w:eastAsia="zh-CN"/>
        </w:rPr>
        <w:t>If coexistence study should be done, i</w:t>
      </w:r>
      <w:r>
        <w:rPr>
          <w:rFonts w:hint="eastAsia"/>
          <w:b/>
          <w:iCs/>
          <w:lang w:eastAsia="zh-CN"/>
        </w:rPr>
        <w:t>t</w:t>
      </w:r>
      <w:r>
        <w:rPr>
          <w:b/>
          <w:iCs/>
          <w:lang w:eastAsia="zh-CN"/>
        </w:rPr>
        <w:t xml:space="preserve"> </w:t>
      </w:r>
      <w:r>
        <w:rPr>
          <w:rFonts w:hint="eastAsia"/>
          <w:b/>
          <w:iCs/>
          <w:lang w:eastAsia="zh-CN"/>
        </w:rPr>
        <w:t>is</w:t>
      </w:r>
      <w:r>
        <w:rPr>
          <w:b/>
          <w:iCs/>
          <w:lang w:eastAsia="zh-CN"/>
        </w:rPr>
        <w:t xml:space="preserve"> proposed to adopt </w:t>
      </w:r>
      <w:r w:rsidRPr="00BD1F1B">
        <w:rPr>
          <w:b/>
          <w:iCs/>
          <w:lang w:eastAsia="zh-CN"/>
        </w:rPr>
        <w:t>Deployment parameters</w:t>
      </w:r>
      <w:r>
        <w:rPr>
          <w:b/>
          <w:iCs/>
          <w:lang w:eastAsia="zh-CN"/>
        </w:rPr>
        <w:t xml:space="preserve"> in Table 1.</w:t>
      </w:r>
    </w:p>
    <w:p w14:paraId="149812F0" w14:textId="77777777" w:rsidR="009540D3" w:rsidRDefault="009540D3" w:rsidP="009540D3">
      <w:pPr>
        <w:rPr>
          <w:b/>
          <w:lang w:val="en-US"/>
        </w:rPr>
      </w:pPr>
      <w:r>
        <w:rPr>
          <w:rFonts w:hint="eastAsia"/>
          <w:b/>
          <w:lang w:val="en-US"/>
        </w:rPr>
        <w:t xml:space="preserve">Proposal </w:t>
      </w:r>
      <w:r>
        <w:rPr>
          <w:b/>
          <w:lang w:val="en-US"/>
        </w:rPr>
        <w:t>3</w:t>
      </w:r>
      <w:r w:rsidRPr="00CD42BB">
        <w:rPr>
          <w:rFonts w:hint="eastAsia"/>
          <w:b/>
          <w:lang w:val="en-US"/>
        </w:rPr>
        <w:t>: The</w:t>
      </w:r>
      <w:r w:rsidRPr="00CD42BB">
        <w:rPr>
          <w:rFonts w:hint="eastAsia"/>
          <w:lang w:val="en-US"/>
        </w:rPr>
        <w:t xml:space="preserve"> </w:t>
      </w:r>
      <w:r w:rsidRPr="00CD42BB">
        <w:rPr>
          <w:rFonts w:hint="eastAsia"/>
          <w:b/>
          <w:lang w:val="en-US"/>
        </w:rPr>
        <w:t>i</w:t>
      </w:r>
      <w:r w:rsidRPr="00CD42BB">
        <w:rPr>
          <w:b/>
          <w:lang w:val="en-US"/>
        </w:rPr>
        <w:t xml:space="preserve">nterference </w:t>
      </w:r>
      <w:r w:rsidRPr="00CD42BB">
        <w:rPr>
          <w:rFonts w:hint="eastAsia"/>
          <w:b/>
          <w:lang w:val="en-US"/>
        </w:rPr>
        <w:t>case</w:t>
      </w:r>
      <w:r>
        <w:rPr>
          <w:b/>
          <w:lang w:val="en-US"/>
        </w:rPr>
        <w:t>s</w:t>
      </w:r>
      <w:r w:rsidRPr="00CD42BB">
        <w:rPr>
          <w:rFonts w:hint="eastAsia"/>
          <w:b/>
          <w:lang w:val="en-US"/>
        </w:rPr>
        <w:t xml:space="preserve"> </w:t>
      </w:r>
      <w:r w:rsidRPr="00CD42BB">
        <w:rPr>
          <w:b/>
          <w:lang w:val="en-US"/>
        </w:rPr>
        <w:t xml:space="preserve">between NR </w:t>
      </w:r>
      <w:r>
        <w:rPr>
          <w:b/>
          <w:lang w:val="en-US"/>
        </w:rPr>
        <w:t xml:space="preserve">and UAV </w:t>
      </w:r>
      <w:r>
        <w:rPr>
          <w:rFonts w:hint="eastAsia"/>
          <w:b/>
          <w:lang w:val="en-US"/>
        </w:rPr>
        <w:t xml:space="preserve">are </w:t>
      </w:r>
      <w:r>
        <w:rPr>
          <w:b/>
          <w:lang w:val="en-US"/>
        </w:rPr>
        <w:t>proposed</w:t>
      </w:r>
      <w:r>
        <w:rPr>
          <w:rFonts w:hint="eastAsia"/>
          <w:b/>
          <w:lang w:val="en-US"/>
        </w:rPr>
        <w:t xml:space="preserve"> in table 1</w:t>
      </w:r>
      <w:r>
        <w:rPr>
          <w:b/>
          <w:lang w:val="en-US"/>
        </w:rPr>
        <w:t xml:space="preserve">, whether there is cross link inference as below should be clarified and can be studied later (case 5~8). </w:t>
      </w:r>
    </w:p>
    <w:p w14:paraId="291B4F31" w14:textId="77777777" w:rsidR="009540D3" w:rsidRPr="003D43EE" w:rsidRDefault="009540D3" w:rsidP="009540D3">
      <w:pPr>
        <w:pStyle w:val="aff2"/>
        <w:numPr>
          <w:ilvl w:val="0"/>
          <w:numId w:val="42"/>
        </w:numPr>
        <w:ind w:firstLineChars="0"/>
        <w:rPr>
          <w:b/>
        </w:rPr>
      </w:pPr>
      <w:r w:rsidRPr="003D43EE">
        <w:rPr>
          <w:b/>
        </w:rPr>
        <w:t>between UAV and NR</w:t>
      </w:r>
    </w:p>
    <w:p w14:paraId="17B9C1A7" w14:textId="77777777" w:rsidR="009540D3" w:rsidRPr="00686E1C" w:rsidRDefault="009540D3" w:rsidP="009540D3">
      <w:pPr>
        <w:pStyle w:val="aff2"/>
        <w:numPr>
          <w:ilvl w:val="0"/>
          <w:numId w:val="42"/>
        </w:numPr>
        <w:ind w:firstLineChars="0"/>
        <w:rPr>
          <w:rFonts w:hint="eastAsia"/>
          <w:b/>
        </w:rPr>
      </w:pPr>
      <w:r w:rsidRPr="003D43EE">
        <w:rPr>
          <w:b/>
        </w:rPr>
        <w:t>between different UAV operators</w:t>
      </w:r>
    </w:p>
    <w:p w14:paraId="4BFB6801" w14:textId="790F968D" w:rsidR="007B3883" w:rsidRPr="008D3569" w:rsidRDefault="006C77F8" w:rsidP="009540D3">
      <w:pPr>
        <w:pStyle w:val="10"/>
        <w:numPr>
          <w:ilvl w:val="0"/>
          <w:numId w:val="42"/>
        </w:numPr>
        <w:ind w:left="0" w:firstLine="0"/>
        <w:rPr>
          <w:rFonts w:ascii="Times New Roman" w:hAnsi="Times New Roman"/>
          <w:sz w:val="28"/>
          <w:szCs w:val="28"/>
        </w:rPr>
      </w:pPr>
      <w:r w:rsidRPr="008D3569">
        <w:rPr>
          <w:rFonts w:ascii="Times New Roman" w:hAnsi="Times New Roman"/>
          <w:sz w:val="28"/>
          <w:szCs w:val="28"/>
        </w:rPr>
        <w:t>References</w:t>
      </w:r>
    </w:p>
    <w:bookmarkEnd w:id="0"/>
    <w:bookmarkEnd w:id="1"/>
    <w:p w14:paraId="779B1BAC" w14:textId="055ABDC3" w:rsidR="00615CE2" w:rsidRDefault="004F0875" w:rsidP="00615CE2">
      <w:pPr>
        <w:numPr>
          <w:ilvl w:val="0"/>
          <w:numId w:val="5"/>
        </w:numPr>
        <w:rPr>
          <w:rFonts w:hint="eastAsia"/>
          <w:lang w:eastAsia="zh-CN"/>
        </w:rPr>
      </w:pPr>
      <w:r w:rsidRPr="008D3569">
        <w:rPr>
          <w:lang w:eastAsia="zh-CN"/>
        </w:rPr>
        <w:t>RP-25</w:t>
      </w:r>
      <w:r w:rsidR="00EA5935">
        <w:rPr>
          <w:lang w:eastAsia="zh-CN"/>
        </w:rPr>
        <w:t>2954</w:t>
      </w:r>
      <w:r w:rsidRPr="008D3569">
        <w:rPr>
          <w:lang w:eastAsia="zh-CN"/>
        </w:rPr>
        <w:t xml:space="preserve">, </w:t>
      </w:r>
      <w:r w:rsidR="00EA5935">
        <w:rPr>
          <w:lang w:eastAsia="zh-CN"/>
        </w:rPr>
        <w:t xml:space="preserve"> </w:t>
      </w:r>
      <w:r w:rsidR="00EA5935" w:rsidRPr="00EA5935">
        <w:rPr>
          <w:lang w:eastAsia="zh-CN"/>
        </w:rPr>
        <w:t xml:space="preserve">New WID on enhancement of NR RF and RRM requirements for </w:t>
      </w:r>
      <w:proofErr w:type="spellStart"/>
      <w:r w:rsidR="00EA5935" w:rsidRPr="00EA5935">
        <w:rPr>
          <w:lang w:eastAsia="zh-CN"/>
        </w:rPr>
        <w:t>uncrewed</w:t>
      </w:r>
      <w:proofErr w:type="spellEnd"/>
      <w:r w:rsidR="00EA5935" w:rsidRPr="00EA5935">
        <w:rPr>
          <w:lang w:eastAsia="zh-CN"/>
        </w:rPr>
        <w:t xml:space="preserve"> aerial vehicle (UAV)</w:t>
      </w:r>
      <w:bookmarkStart w:id="10" w:name="_GoBack"/>
      <w:bookmarkEnd w:id="10"/>
    </w:p>
    <w:sectPr w:rsidR="00615CE2"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C323A" w14:textId="77777777" w:rsidR="00E764E3" w:rsidRDefault="00E764E3">
      <w:r>
        <w:separator/>
      </w:r>
    </w:p>
  </w:endnote>
  <w:endnote w:type="continuationSeparator" w:id="0">
    <w:p w14:paraId="583F9DAC" w14:textId="77777777" w:rsidR="00E764E3" w:rsidRDefault="00E7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FFE2E" w14:textId="77777777" w:rsidR="00E764E3" w:rsidRDefault="00E764E3">
      <w:r>
        <w:separator/>
      </w:r>
    </w:p>
  </w:footnote>
  <w:footnote w:type="continuationSeparator" w:id="0">
    <w:p w14:paraId="6AB05648" w14:textId="77777777" w:rsidR="00E764E3" w:rsidRDefault="00E76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D023B7" w:rsidRDefault="00D023B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D56404"/>
    <w:multiLevelType w:val="hybridMultilevel"/>
    <w:tmpl w:val="5D784D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DF3F67"/>
    <w:multiLevelType w:val="hybridMultilevel"/>
    <w:tmpl w:val="48EE1EB6"/>
    <w:lvl w:ilvl="0" w:tplc="7B4460CE">
      <w:start w:val="1"/>
      <w:numFmt w:val="bullet"/>
      <w:lvlText w:val="•"/>
      <w:lvlJc w:val="left"/>
      <w:pPr>
        <w:tabs>
          <w:tab w:val="num" w:pos="720"/>
        </w:tabs>
        <w:ind w:left="720" w:hanging="360"/>
      </w:pPr>
      <w:rPr>
        <w:rFonts w:ascii="Arial" w:hAnsi="Arial" w:hint="default"/>
      </w:rPr>
    </w:lvl>
    <w:lvl w:ilvl="1" w:tplc="25A0E178">
      <w:start w:val="1"/>
      <w:numFmt w:val="bullet"/>
      <w:lvlText w:val="•"/>
      <w:lvlJc w:val="left"/>
      <w:pPr>
        <w:tabs>
          <w:tab w:val="num" w:pos="1440"/>
        </w:tabs>
        <w:ind w:left="1440" w:hanging="360"/>
      </w:pPr>
      <w:rPr>
        <w:rFonts w:ascii="Arial" w:hAnsi="Arial" w:hint="default"/>
      </w:rPr>
    </w:lvl>
    <w:lvl w:ilvl="2" w:tplc="7614799C" w:tentative="1">
      <w:start w:val="1"/>
      <w:numFmt w:val="bullet"/>
      <w:lvlText w:val="•"/>
      <w:lvlJc w:val="left"/>
      <w:pPr>
        <w:tabs>
          <w:tab w:val="num" w:pos="2160"/>
        </w:tabs>
        <w:ind w:left="2160" w:hanging="360"/>
      </w:pPr>
      <w:rPr>
        <w:rFonts w:ascii="Arial" w:hAnsi="Arial" w:hint="default"/>
      </w:rPr>
    </w:lvl>
    <w:lvl w:ilvl="3" w:tplc="EEC0E7A6" w:tentative="1">
      <w:start w:val="1"/>
      <w:numFmt w:val="bullet"/>
      <w:lvlText w:val="•"/>
      <w:lvlJc w:val="left"/>
      <w:pPr>
        <w:tabs>
          <w:tab w:val="num" w:pos="2880"/>
        </w:tabs>
        <w:ind w:left="2880" w:hanging="360"/>
      </w:pPr>
      <w:rPr>
        <w:rFonts w:ascii="Arial" w:hAnsi="Arial" w:hint="default"/>
      </w:rPr>
    </w:lvl>
    <w:lvl w:ilvl="4" w:tplc="5DB69058" w:tentative="1">
      <w:start w:val="1"/>
      <w:numFmt w:val="bullet"/>
      <w:lvlText w:val="•"/>
      <w:lvlJc w:val="left"/>
      <w:pPr>
        <w:tabs>
          <w:tab w:val="num" w:pos="3600"/>
        </w:tabs>
        <w:ind w:left="3600" w:hanging="360"/>
      </w:pPr>
      <w:rPr>
        <w:rFonts w:ascii="Arial" w:hAnsi="Arial" w:hint="default"/>
      </w:rPr>
    </w:lvl>
    <w:lvl w:ilvl="5" w:tplc="F28EBAA0" w:tentative="1">
      <w:start w:val="1"/>
      <w:numFmt w:val="bullet"/>
      <w:lvlText w:val="•"/>
      <w:lvlJc w:val="left"/>
      <w:pPr>
        <w:tabs>
          <w:tab w:val="num" w:pos="4320"/>
        </w:tabs>
        <w:ind w:left="4320" w:hanging="360"/>
      </w:pPr>
      <w:rPr>
        <w:rFonts w:ascii="Arial" w:hAnsi="Arial" w:hint="default"/>
      </w:rPr>
    </w:lvl>
    <w:lvl w:ilvl="6" w:tplc="45E4D0AA" w:tentative="1">
      <w:start w:val="1"/>
      <w:numFmt w:val="bullet"/>
      <w:lvlText w:val="•"/>
      <w:lvlJc w:val="left"/>
      <w:pPr>
        <w:tabs>
          <w:tab w:val="num" w:pos="5040"/>
        </w:tabs>
        <w:ind w:left="5040" w:hanging="360"/>
      </w:pPr>
      <w:rPr>
        <w:rFonts w:ascii="Arial" w:hAnsi="Arial" w:hint="default"/>
      </w:rPr>
    </w:lvl>
    <w:lvl w:ilvl="7" w:tplc="B56EE048" w:tentative="1">
      <w:start w:val="1"/>
      <w:numFmt w:val="bullet"/>
      <w:lvlText w:val="•"/>
      <w:lvlJc w:val="left"/>
      <w:pPr>
        <w:tabs>
          <w:tab w:val="num" w:pos="5760"/>
        </w:tabs>
        <w:ind w:left="5760" w:hanging="360"/>
      </w:pPr>
      <w:rPr>
        <w:rFonts w:ascii="Arial" w:hAnsi="Arial" w:hint="default"/>
      </w:rPr>
    </w:lvl>
    <w:lvl w:ilvl="8" w:tplc="DF041D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9D241E"/>
    <w:multiLevelType w:val="hybridMultilevel"/>
    <w:tmpl w:val="924E3314"/>
    <w:lvl w:ilvl="0" w:tplc="0B90ED2C">
      <w:start w:val="1"/>
      <w:numFmt w:val="bullet"/>
      <w:lvlText w:val="•"/>
      <w:lvlJc w:val="left"/>
      <w:pPr>
        <w:tabs>
          <w:tab w:val="num" w:pos="720"/>
        </w:tabs>
        <w:ind w:left="720" w:hanging="360"/>
      </w:pPr>
      <w:rPr>
        <w:rFonts w:ascii="Arial" w:hAnsi="Arial" w:hint="default"/>
      </w:rPr>
    </w:lvl>
    <w:lvl w:ilvl="1" w:tplc="78605E28">
      <w:start w:val="1"/>
      <w:numFmt w:val="bullet"/>
      <w:lvlText w:val="•"/>
      <w:lvlJc w:val="left"/>
      <w:pPr>
        <w:tabs>
          <w:tab w:val="num" w:pos="1440"/>
        </w:tabs>
        <w:ind w:left="1440" w:hanging="360"/>
      </w:pPr>
      <w:rPr>
        <w:rFonts w:ascii="Arial" w:hAnsi="Arial" w:hint="default"/>
      </w:rPr>
    </w:lvl>
    <w:lvl w:ilvl="2" w:tplc="81E6DB18" w:tentative="1">
      <w:start w:val="1"/>
      <w:numFmt w:val="bullet"/>
      <w:lvlText w:val="•"/>
      <w:lvlJc w:val="left"/>
      <w:pPr>
        <w:tabs>
          <w:tab w:val="num" w:pos="2160"/>
        </w:tabs>
        <w:ind w:left="2160" w:hanging="360"/>
      </w:pPr>
      <w:rPr>
        <w:rFonts w:ascii="Arial" w:hAnsi="Arial" w:hint="default"/>
      </w:rPr>
    </w:lvl>
    <w:lvl w:ilvl="3" w:tplc="C388B974" w:tentative="1">
      <w:start w:val="1"/>
      <w:numFmt w:val="bullet"/>
      <w:lvlText w:val="•"/>
      <w:lvlJc w:val="left"/>
      <w:pPr>
        <w:tabs>
          <w:tab w:val="num" w:pos="2880"/>
        </w:tabs>
        <w:ind w:left="2880" w:hanging="360"/>
      </w:pPr>
      <w:rPr>
        <w:rFonts w:ascii="Arial" w:hAnsi="Arial" w:hint="default"/>
      </w:rPr>
    </w:lvl>
    <w:lvl w:ilvl="4" w:tplc="32765128" w:tentative="1">
      <w:start w:val="1"/>
      <w:numFmt w:val="bullet"/>
      <w:lvlText w:val="•"/>
      <w:lvlJc w:val="left"/>
      <w:pPr>
        <w:tabs>
          <w:tab w:val="num" w:pos="3600"/>
        </w:tabs>
        <w:ind w:left="3600" w:hanging="360"/>
      </w:pPr>
      <w:rPr>
        <w:rFonts w:ascii="Arial" w:hAnsi="Arial" w:hint="default"/>
      </w:rPr>
    </w:lvl>
    <w:lvl w:ilvl="5" w:tplc="DB70FB7E" w:tentative="1">
      <w:start w:val="1"/>
      <w:numFmt w:val="bullet"/>
      <w:lvlText w:val="•"/>
      <w:lvlJc w:val="left"/>
      <w:pPr>
        <w:tabs>
          <w:tab w:val="num" w:pos="4320"/>
        </w:tabs>
        <w:ind w:left="4320" w:hanging="360"/>
      </w:pPr>
      <w:rPr>
        <w:rFonts w:ascii="Arial" w:hAnsi="Arial" w:hint="default"/>
      </w:rPr>
    </w:lvl>
    <w:lvl w:ilvl="6" w:tplc="D72424C4" w:tentative="1">
      <w:start w:val="1"/>
      <w:numFmt w:val="bullet"/>
      <w:lvlText w:val="•"/>
      <w:lvlJc w:val="left"/>
      <w:pPr>
        <w:tabs>
          <w:tab w:val="num" w:pos="5040"/>
        </w:tabs>
        <w:ind w:left="5040" w:hanging="360"/>
      </w:pPr>
      <w:rPr>
        <w:rFonts w:ascii="Arial" w:hAnsi="Arial" w:hint="default"/>
      </w:rPr>
    </w:lvl>
    <w:lvl w:ilvl="7" w:tplc="EE0833A6" w:tentative="1">
      <w:start w:val="1"/>
      <w:numFmt w:val="bullet"/>
      <w:lvlText w:val="•"/>
      <w:lvlJc w:val="left"/>
      <w:pPr>
        <w:tabs>
          <w:tab w:val="num" w:pos="5760"/>
        </w:tabs>
        <w:ind w:left="5760" w:hanging="360"/>
      </w:pPr>
      <w:rPr>
        <w:rFonts w:ascii="Arial" w:hAnsi="Arial" w:hint="default"/>
      </w:rPr>
    </w:lvl>
    <w:lvl w:ilvl="8" w:tplc="F3EEB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D5722F"/>
    <w:multiLevelType w:val="hybridMultilevel"/>
    <w:tmpl w:val="5D784D2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493A91"/>
    <w:multiLevelType w:val="hybridMultilevel"/>
    <w:tmpl w:val="F884737E"/>
    <w:lvl w:ilvl="0" w:tplc="4C8AAF8E">
      <w:start w:val="1"/>
      <w:numFmt w:val="bullet"/>
      <w:lvlText w:val="•"/>
      <w:lvlJc w:val="left"/>
      <w:pPr>
        <w:tabs>
          <w:tab w:val="num" w:pos="720"/>
        </w:tabs>
        <w:ind w:left="720" w:hanging="360"/>
      </w:pPr>
      <w:rPr>
        <w:rFonts w:ascii="Arial" w:hAnsi="Arial" w:hint="default"/>
      </w:rPr>
    </w:lvl>
    <w:lvl w:ilvl="1" w:tplc="70BC7042" w:tentative="1">
      <w:start w:val="1"/>
      <w:numFmt w:val="bullet"/>
      <w:lvlText w:val="•"/>
      <w:lvlJc w:val="left"/>
      <w:pPr>
        <w:tabs>
          <w:tab w:val="num" w:pos="1440"/>
        </w:tabs>
        <w:ind w:left="1440" w:hanging="360"/>
      </w:pPr>
      <w:rPr>
        <w:rFonts w:ascii="Arial" w:hAnsi="Arial" w:hint="default"/>
      </w:rPr>
    </w:lvl>
    <w:lvl w:ilvl="2" w:tplc="32CAF414" w:tentative="1">
      <w:start w:val="1"/>
      <w:numFmt w:val="bullet"/>
      <w:lvlText w:val="•"/>
      <w:lvlJc w:val="left"/>
      <w:pPr>
        <w:tabs>
          <w:tab w:val="num" w:pos="2160"/>
        </w:tabs>
        <w:ind w:left="2160" w:hanging="360"/>
      </w:pPr>
      <w:rPr>
        <w:rFonts w:ascii="Arial" w:hAnsi="Arial" w:hint="default"/>
      </w:rPr>
    </w:lvl>
    <w:lvl w:ilvl="3" w:tplc="3F5E5044" w:tentative="1">
      <w:start w:val="1"/>
      <w:numFmt w:val="bullet"/>
      <w:lvlText w:val="•"/>
      <w:lvlJc w:val="left"/>
      <w:pPr>
        <w:tabs>
          <w:tab w:val="num" w:pos="2880"/>
        </w:tabs>
        <w:ind w:left="2880" w:hanging="360"/>
      </w:pPr>
      <w:rPr>
        <w:rFonts w:ascii="Arial" w:hAnsi="Arial" w:hint="default"/>
      </w:rPr>
    </w:lvl>
    <w:lvl w:ilvl="4" w:tplc="C57A5EF6" w:tentative="1">
      <w:start w:val="1"/>
      <w:numFmt w:val="bullet"/>
      <w:lvlText w:val="•"/>
      <w:lvlJc w:val="left"/>
      <w:pPr>
        <w:tabs>
          <w:tab w:val="num" w:pos="3600"/>
        </w:tabs>
        <w:ind w:left="3600" w:hanging="360"/>
      </w:pPr>
      <w:rPr>
        <w:rFonts w:ascii="Arial" w:hAnsi="Arial" w:hint="default"/>
      </w:rPr>
    </w:lvl>
    <w:lvl w:ilvl="5" w:tplc="807C7D8C" w:tentative="1">
      <w:start w:val="1"/>
      <w:numFmt w:val="bullet"/>
      <w:lvlText w:val="•"/>
      <w:lvlJc w:val="left"/>
      <w:pPr>
        <w:tabs>
          <w:tab w:val="num" w:pos="4320"/>
        </w:tabs>
        <w:ind w:left="4320" w:hanging="360"/>
      </w:pPr>
      <w:rPr>
        <w:rFonts w:ascii="Arial" w:hAnsi="Arial" w:hint="default"/>
      </w:rPr>
    </w:lvl>
    <w:lvl w:ilvl="6" w:tplc="D7D6DBAC" w:tentative="1">
      <w:start w:val="1"/>
      <w:numFmt w:val="bullet"/>
      <w:lvlText w:val="•"/>
      <w:lvlJc w:val="left"/>
      <w:pPr>
        <w:tabs>
          <w:tab w:val="num" w:pos="5040"/>
        </w:tabs>
        <w:ind w:left="5040" w:hanging="360"/>
      </w:pPr>
      <w:rPr>
        <w:rFonts w:ascii="Arial" w:hAnsi="Arial" w:hint="default"/>
      </w:rPr>
    </w:lvl>
    <w:lvl w:ilvl="7" w:tplc="F5F8D274" w:tentative="1">
      <w:start w:val="1"/>
      <w:numFmt w:val="bullet"/>
      <w:lvlText w:val="•"/>
      <w:lvlJc w:val="left"/>
      <w:pPr>
        <w:tabs>
          <w:tab w:val="num" w:pos="5760"/>
        </w:tabs>
        <w:ind w:left="5760" w:hanging="360"/>
      </w:pPr>
      <w:rPr>
        <w:rFonts w:ascii="Arial" w:hAnsi="Arial" w:hint="default"/>
      </w:rPr>
    </w:lvl>
    <w:lvl w:ilvl="8" w:tplc="3D5073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64792C"/>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C30494"/>
    <w:multiLevelType w:val="hybridMultilevel"/>
    <w:tmpl w:val="82EC216A"/>
    <w:lvl w:ilvl="0" w:tplc="343E75F2">
      <w:start w:val="1"/>
      <w:numFmt w:val="bullet"/>
      <w:lvlText w:val="•"/>
      <w:lvlJc w:val="left"/>
      <w:pPr>
        <w:tabs>
          <w:tab w:val="num" w:pos="720"/>
        </w:tabs>
        <w:ind w:left="720" w:hanging="360"/>
      </w:pPr>
      <w:rPr>
        <w:rFonts w:ascii="Arial" w:hAnsi="Arial" w:hint="default"/>
      </w:rPr>
    </w:lvl>
    <w:lvl w:ilvl="1" w:tplc="58A64604" w:tentative="1">
      <w:start w:val="1"/>
      <w:numFmt w:val="bullet"/>
      <w:lvlText w:val="•"/>
      <w:lvlJc w:val="left"/>
      <w:pPr>
        <w:tabs>
          <w:tab w:val="num" w:pos="1440"/>
        </w:tabs>
        <w:ind w:left="1440" w:hanging="360"/>
      </w:pPr>
      <w:rPr>
        <w:rFonts w:ascii="Arial" w:hAnsi="Arial" w:hint="default"/>
      </w:rPr>
    </w:lvl>
    <w:lvl w:ilvl="2" w:tplc="71F2EAB6" w:tentative="1">
      <w:start w:val="1"/>
      <w:numFmt w:val="bullet"/>
      <w:lvlText w:val="•"/>
      <w:lvlJc w:val="left"/>
      <w:pPr>
        <w:tabs>
          <w:tab w:val="num" w:pos="2160"/>
        </w:tabs>
        <w:ind w:left="2160" w:hanging="360"/>
      </w:pPr>
      <w:rPr>
        <w:rFonts w:ascii="Arial" w:hAnsi="Arial" w:hint="default"/>
      </w:rPr>
    </w:lvl>
    <w:lvl w:ilvl="3" w:tplc="C8AADF04" w:tentative="1">
      <w:start w:val="1"/>
      <w:numFmt w:val="bullet"/>
      <w:lvlText w:val="•"/>
      <w:lvlJc w:val="left"/>
      <w:pPr>
        <w:tabs>
          <w:tab w:val="num" w:pos="2880"/>
        </w:tabs>
        <w:ind w:left="2880" w:hanging="360"/>
      </w:pPr>
      <w:rPr>
        <w:rFonts w:ascii="Arial" w:hAnsi="Arial" w:hint="default"/>
      </w:rPr>
    </w:lvl>
    <w:lvl w:ilvl="4" w:tplc="40E02718" w:tentative="1">
      <w:start w:val="1"/>
      <w:numFmt w:val="bullet"/>
      <w:lvlText w:val="•"/>
      <w:lvlJc w:val="left"/>
      <w:pPr>
        <w:tabs>
          <w:tab w:val="num" w:pos="3600"/>
        </w:tabs>
        <w:ind w:left="3600" w:hanging="360"/>
      </w:pPr>
      <w:rPr>
        <w:rFonts w:ascii="Arial" w:hAnsi="Arial" w:hint="default"/>
      </w:rPr>
    </w:lvl>
    <w:lvl w:ilvl="5" w:tplc="3326A626" w:tentative="1">
      <w:start w:val="1"/>
      <w:numFmt w:val="bullet"/>
      <w:lvlText w:val="•"/>
      <w:lvlJc w:val="left"/>
      <w:pPr>
        <w:tabs>
          <w:tab w:val="num" w:pos="4320"/>
        </w:tabs>
        <w:ind w:left="4320" w:hanging="360"/>
      </w:pPr>
      <w:rPr>
        <w:rFonts w:ascii="Arial" w:hAnsi="Arial" w:hint="default"/>
      </w:rPr>
    </w:lvl>
    <w:lvl w:ilvl="6" w:tplc="8D78D492" w:tentative="1">
      <w:start w:val="1"/>
      <w:numFmt w:val="bullet"/>
      <w:lvlText w:val="•"/>
      <w:lvlJc w:val="left"/>
      <w:pPr>
        <w:tabs>
          <w:tab w:val="num" w:pos="5040"/>
        </w:tabs>
        <w:ind w:left="5040" w:hanging="360"/>
      </w:pPr>
      <w:rPr>
        <w:rFonts w:ascii="Arial" w:hAnsi="Arial" w:hint="default"/>
      </w:rPr>
    </w:lvl>
    <w:lvl w:ilvl="7" w:tplc="7368DAE4" w:tentative="1">
      <w:start w:val="1"/>
      <w:numFmt w:val="bullet"/>
      <w:lvlText w:val="•"/>
      <w:lvlJc w:val="left"/>
      <w:pPr>
        <w:tabs>
          <w:tab w:val="num" w:pos="5760"/>
        </w:tabs>
        <w:ind w:left="5760" w:hanging="360"/>
      </w:pPr>
      <w:rPr>
        <w:rFonts w:ascii="Arial" w:hAnsi="Arial" w:hint="default"/>
      </w:rPr>
    </w:lvl>
    <w:lvl w:ilvl="8" w:tplc="F8685D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C92E29"/>
    <w:multiLevelType w:val="hybridMultilevel"/>
    <w:tmpl w:val="35EAD03E"/>
    <w:lvl w:ilvl="0" w:tplc="58508BDA">
      <w:start w:val="1"/>
      <w:numFmt w:val="bullet"/>
      <w:lvlText w:val="•"/>
      <w:lvlJc w:val="left"/>
      <w:pPr>
        <w:tabs>
          <w:tab w:val="num" w:pos="720"/>
        </w:tabs>
        <w:ind w:left="720" w:hanging="360"/>
      </w:pPr>
      <w:rPr>
        <w:rFonts w:ascii="Arial" w:hAnsi="Arial" w:hint="default"/>
      </w:rPr>
    </w:lvl>
    <w:lvl w:ilvl="1" w:tplc="BCB84DC4" w:tentative="1">
      <w:start w:val="1"/>
      <w:numFmt w:val="bullet"/>
      <w:lvlText w:val="•"/>
      <w:lvlJc w:val="left"/>
      <w:pPr>
        <w:tabs>
          <w:tab w:val="num" w:pos="1440"/>
        </w:tabs>
        <w:ind w:left="1440" w:hanging="360"/>
      </w:pPr>
      <w:rPr>
        <w:rFonts w:ascii="Arial" w:hAnsi="Arial" w:hint="default"/>
      </w:rPr>
    </w:lvl>
    <w:lvl w:ilvl="2" w:tplc="DF9E592A" w:tentative="1">
      <w:start w:val="1"/>
      <w:numFmt w:val="bullet"/>
      <w:lvlText w:val="•"/>
      <w:lvlJc w:val="left"/>
      <w:pPr>
        <w:tabs>
          <w:tab w:val="num" w:pos="2160"/>
        </w:tabs>
        <w:ind w:left="2160" w:hanging="360"/>
      </w:pPr>
      <w:rPr>
        <w:rFonts w:ascii="Arial" w:hAnsi="Arial" w:hint="default"/>
      </w:rPr>
    </w:lvl>
    <w:lvl w:ilvl="3" w:tplc="196C9116" w:tentative="1">
      <w:start w:val="1"/>
      <w:numFmt w:val="bullet"/>
      <w:lvlText w:val="•"/>
      <w:lvlJc w:val="left"/>
      <w:pPr>
        <w:tabs>
          <w:tab w:val="num" w:pos="2880"/>
        </w:tabs>
        <w:ind w:left="2880" w:hanging="360"/>
      </w:pPr>
      <w:rPr>
        <w:rFonts w:ascii="Arial" w:hAnsi="Arial" w:hint="default"/>
      </w:rPr>
    </w:lvl>
    <w:lvl w:ilvl="4" w:tplc="618461D0" w:tentative="1">
      <w:start w:val="1"/>
      <w:numFmt w:val="bullet"/>
      <w:lvlText w:val="•"/>
      <w:lvlJc w:val="left"/>
      <w:pPr>
        <w:tabs>
          <w:tab w:val="num" w:pos="3600"/>
        </w:tabs>
        <w:ind w:left="3600" w:hanging="360"/>
      </w:pPr>
      <w:rPr>
        <w:rFonts w:ascii="Arial" w:hAnsi="Arial" w:hint="default"/>
      </w:rPr>
    </w:lvl>
    <w:lvl w:ilvl="5" w:tplc="BEAA0AA4" w:tentative="1">
      <w:start w:val="1"/>
      <w:numFmt w:val="bullet"/>
      <w:lvlText w:val="•"/>
      <w:lvlJc w:val="left"/>
      <w:pPr>
        <w:tabs>
          <w:tab w:val="num" w:pos="4320"/>
        </w:tabs>
        <w:ind w:left="4320" w:hanging="360"/>
      </w:pPr>
      <w:rPr>
        <w:rFonts w:ascii="Arial" w:hAnsi="Arial" w:hint="default"/>
      </w:rPr>
    </w:lvl>
    <w:lvl w:ilvl="6" w:tplc="BA9A25CA" w:tentative="1">
      <w:start w:val="1"/>
      <w:numFmt w:val="bullet"/>
      <w:lvlText w:val="•"/>
      <w:lvlJc w:val="left"/>
      <w:pPr>
        <w:tabs>
          <w:tab w:val="num" w:pos="5040"/>
        </w:tabs>
        <w:ind w:left="5040" w:hanging="360"/>
      </w:pPr>
      <w:rPr>
        <w:rFonts w:ascii="Arial" w:hAnsi="Arial" w:hint="default"/>
      </w:rPr>
    </w:lvl>
    <w:lvl w:ilvl="7" w:tplc="2220B0FA" w:tentative="1">
      <w:start w:val="1"/>
      <w:numFmt w:val="bullet"/>
      <w:lvlText w:val="•"/>
      <w:lvlJc w:val="left"/>
      <w:pPr>
        <w:tabs>
          <w:tab w:val="num" w:pos="5760"/>
        </w:tabs>
        <w:ind w:left="5760" w:hanging="360"/>
      </w:pPr>
      <w:rPr>
        <w:rFonts w:ascii="Arial" w:hAnsi="Arial" w:hint="default"/>
      </w:rPr>
    </w:lvl>
    <w:lvl w:ilvl="8" w:tplc="10DC03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CA0E91"/>
    <w:multiLevelType w:val="hybridMultilevel"/>
    <w:tmpl w:val="0352DA06"/>
    <w:lvl w:ilvl="0" w:tplc="9278ACEE">
      <w:start w:val="1"/>
      <w:numFmt w:val="bullet"/>
      <w:lvlText w:val="•"/>
      <w:lvlJc w:val="left"/>
      <w:pPr>
        <w:tabs>
          <w:tab w:val="num" w:pos="720"/>
        </w:tabs>
        <w:ind w:left="720" w:hanging="360"/>
      </w:pPr>
      <w:rPr>
        <w:rFonts w:ascii="Arial" w:hAnsi="Arial" w:hint="default"/>
      </w:rPr>
    </w:lvl>
    <w:lvl w:ilvl="1" w:tplc="D920489E">
      <w:start w:val="1"/>
      <w:numFmt w:val="bullet"/>
      <w:lvlText w:val="•"/>
      <w:lvlJc w:val="left"/>
      <w:pPr>
        <w:tabs>
          <w:tab w:val="num" w:pos="1440"/>
        </w:tabs>
        <w:ind w:left="1440" w:hanging="360"/>
      </w:pPr>
      <w:rPr>
        <w:rFonts w:ascii="Arial" w:hAnsi="Arial" w:hint="default"/>
      </w:rPr>
    </w:lvl>
    <w:lvl w:ilvl="2" w:tplc="3DDC9DA4" w:tentative="1">
      <w:start w:val="1"/>
      <w:numFmt w:val="bullet"/>
      <w:lvlText w:val="•"/>
      <w:lvlJc w:val="left"/>
      <w:pPr>
        <w:tabs>
          <w:tab w:val="num" w:pos="2160"/>
        </w:tabs>
        <w:ind w:left="2160" w:hanging="360"/>
      </w:pPr>
      <w:rPr>
        <w:rFonts w:ascii="Arial" w:hAnsi="Arial" w:hint="default"/>
      </w:rPr>
    </w:lvl>
    <w:lvl w:ilvl="3" w:tplc="0CDEE2CE" w:tentative="1">
      <w:start w:val="1"/>
      <w:numFmt w:val="bullet"/>
      <w:lvlText w:val="•"/>
      <w:lvlJc w:val="left"/>
      <w:pPr>
        <w:tabs>
          <w:tab w:val="num" w:pos="2880"/>
        </w:tabs>
        <w:ind w:left="2880" w:hanging="360"/>
      </w:pPr>
      <w:rPr>
        <w:rFonts w:ascii="Arial" w:hAnsi="Arial" w:hint="default"/>
      </w:rPr>
    </w:lvl>
    <w:lvl w:ilvl="4" w:tplc="98B012F0" w:tentative="1">
      <w:start w:val="1"/>
      <w:numFmt w:val="bullet"/>
      <w:lvlText w:val="•"/>
      <w:lvlJc w:val="left"/>
      <w:pPr>
        <w:tabs>
          <w:tab w:val="num" w:pos="3600"/>
        </w:tabs>
        <w:ind w:left="3600" w:hanging="360"/>
      </w:pPr>
      <w:rPr>
        <w:rFonts w:ascii="Arial" w:hAnsi="Arial" w:hint="default"/>
      </w:rPr>
    </w:lvl>
    <w:lvl w:ilvl="5" w:tplc="03485884" w:tentative="1">
      <w:start w:val="1"/>
      <w:numFmt w:val="bullet"/>
      <w:lvlText w:val="•"/>
      <w:lvlJc w:val="left"/>
      <w:pPr>
        <w:tabs>
          <w:tab w:val="num" w:pos="4320"/>
        </w:tabs>
        <w:ind w:left="4320" w:hanging="360"/>
      </w:pPr>
      <w:rPr>
        <w:rFonts w:ascii="Arial" w:hAnsi="Arial" w:hint="default"/>
      </w:rPr>
    </w:lvl>
    <w:lvl w:ilvl="6" w:tplc="1D70C066" w:tentative="1">
      <w:start w:val="1"/>
      <w:numFmt w:val="bullet"/>
      <w:lvlText w:val="•"/>
      <w:lvlJc w:val="left"/>
      <w:pPr>
        <w:tabs>
          <w:tab w:val="num" w:pos="5040"/>
        </w:tabs>
        <w:ind w:left="5040" w:hanging="360"/>
      </w:pPr>
      <w:rPr>
        <w:rFonts w:ascii="Arial" w:hAnsi="Arial" w:hint="default"/>
      </w:rPr>
    </w:lvl>
    <w:lvl w:ilvl="7" w:tplc="B3868AF8" w:tentative="1">
      <w:start w:val="1"/>
      <w:numFmt w:val="bullet"/>
      <w:lvlText w:val="•"/>
      <w:lvlJc w:val="left"/>
      <w:pPr>
        <w:tabs>
          <w:tab w:val="num" w:pos="5760"/>
        </w:tabs>
        <w:ind w:left="5760" w:hanging="360"/>
      </w:pPr>
      <w:rPr>
        <w:rFonts w:ascii="Arial" w:hAnsi="Arial" w:hint="default"/>
      </w:rPr>
    </w:lvl>
    <w:lvl w:ilvl="8" w:tplc="E6F4AF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2E6486"/>
    <w:multiLevelType w:val="hybridMultilevel"/>
    <w:tmpl w:val="80A00D70"/>
    <w:lvl w:ilvl="0" w:tplc="EBEC59A0">
      <w:start w:val="1"/>
      <w:numFmt w:val="bullet"/>
      <w:lvlText w:val="•"/>
      <w:lvlJc w:val="left"/>
      <w:pPr>
        <w:tabs>
          <w:tab w:val="num" w:pos="720"/>
        </w:tabs>
        <w:ind w:left="720" w:hanging="360"/>
      </w:pPr>
      <w:rPr>
        <w:rFonts w:ascii="Arial" w:hAnsi="Arial" w:hint="default"/>
      </w:rPr>
    </w:lvl>
    <w:lvl w:ilvl="1" w:tplc="DA489466" w:tentative="1">
      <w:start w:val="1"/>
      <w:numFmt w:val="bullet"/>
      <w:lvlText w:val="•"/>
      <w:lvlJc w:val="left"/>
      <w:pPr>
        <w:tabs>
          <w:tab w:val="num" w:pos="1440"/>
        </w:tabs>
        <w:ind w:left="1440" w:hanging="360"/>
      </w:pPr>
      <w:rPr>
        <w:rFonts w:ascii="Arial" w:hAnsi="Arial" w:hint="default"/>
      </w:rPr>
    </w:lvl>
    <w:lvl w:ilvl="2" w:tplc="B5C4D940" w:tentative="1">
      <w:start w:val="1"/>
      <w:numFmt w:val="bullet"/>
      <w:lvlText w:val="•"/>
      <w:lvlJc w:val="left"/>
      <w:pPr>
        <w:tabs>
          <w:tab w:val="num" w:pos="2160"/>
        </w:tabs>
        <w:ind w:left="2160" w:hanging="360"/>
      </w:pPr>
      <w:rPr>
        <w:rFonts w:ascii="Arial" w:hAnsi="Arial" w:hint="default"/>
      </w:rPr>
    </w:lvl>
    <w:lvl w:ilvl="3" w:tplc="2DA8CB36" w:tentative="1">
      <w:start w:val="1"/>
      <w:numFmt w:val="bullet"/>
      <w:lvlText w:val="•"/>
      <w:lvlJc w:val="left"/>
      <w:pPr>
        <w:tabs>
          <w:tab w:val="num" w:pos="2880"/>
        </w:tabs>
        <w:ind w:left="2880" w:hanging="360"/>
      </w:pPr>
      <w:rPr>
        <w:rFonts w:ascii="Arial" w:hAnsi="Arial" w:hint="default"/>
      </w:rPr>
    </w:lvl>
    <w:lvl w:ilvl="4" w:tplc="708E7642" w:tentative="1">
      <w:start w:val="1"/>
      <w:numFmt w:val="bullet"/>
      <w:lvlText w:val="•"/>
      <w:lvlJc w:val="left"/>
      <w:pPr>
        <w:tabs>
          <w:tab w:val="num" w:pos="3600"/>
        </w:tabs>
        <w:ind w:left="3600" w:hanging="360"/>
      </w:pPr>
      <w:rPr>
        <w:rFonts w:ascii="Arial" w:hAnsi="Arial" w:hint="default"/>
      </w:rPr>
    </w:lvl>
    <w:lvl w:ilvl="5" w:tplc="3A24EEDC" w:tentative="1">
      <w:start w:val="1"/>
      <w:numFmt w:val="bullet"/>
      <w:lvlText w:val="•"/>
      <w:lvlJc w:val="left"/>
      <w:pPr>
        <w:tabs>
          <w:tab w:val="num" w:pos="4320"/>
        </w:tabs>
        <w:ind w:left="4320" w:hanging="360"/>
      </w:pPr>
      <w:rPr>
        <w:rFonts w:ascii="Arial" w:hAnsi="Arial" w:hint="default"/>
      </w:rPr>
    </w:lvl>
    <w:lvl w:ilvl="6" w:tplc="0374C438" w:tentative="1">
      <w:start w:val="1"/>
      <w:numFmt w:val="bullet"/>
      <w:lvlText w:val="•"/>
      <w:lvlJc w:val="left"/>
      <w:pPr>
        <w:tabs>
          <w:tab w:val="num" w:pos="5040"/>
        </w:tabs>
        <w:ind w:left="5040" w:hanging="360"/>
      </w:pPr>
      <w:rPr>
        <w:rFonts w:ascii="Arial" w:hAnsi="Arial" w:hint="default"/>
      </w:rPr>
    </w:lvl>
    <w:lvl w:ilvl="7" w:tplc="19DEBF36" w:tentative="1">
      <w:start w:val="1"/>
      <w:numFmt w:val="bullet"/>
      <w:lvlText w:val="•"/>
      <w:lvlJc w:val="left"/>
      <w:pPr>
        <w:tabs>
          <w:tab w:val="num" w:pos="5760"/>
        </w:tabs>
        <w:ind w:left="5760" w:hanging="360"/>
      </w:pPr>
      <w:rPr>
        <w:rFonts w:ascii="Arial" w:hAnsi="Arial" w:hint="default"/>
      </w:rPr>
    </w:lvl>
    <w:lvl w:ilvl="8" w:tplc="23E216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15:restartNumberingAfterBreak="0">
    <w:nsid w:val="43BE08BF"/>
    <w:multiLevelType w:val="hybridMultilevel"/>
    <w:tmpl w:val="9196CEE0"/>
    <w:lvl w:ilvl="0" w:tplc="083AE498">
      <w:start w:val="1"/>
      <w:numFmt w:val="bullet"/>
      <w:lvlText w:val="•"/>
      <w:lvlJc w:val="left"/>
      <w:pPr>
        <w:tabs>
          <w:tab w:val="num" w:pos="720"/>
        </w:tabs>
        <w:ind w:left="720" w:hanging="360"/>
      </w:pPr>
      <w:rPr>
        <w:rFonts w:ascii="Arial" w:hAnsi="Arial" w:hint="default"/>
      </w:rPr>
    </w:lvl>
    <w:lvl w:ilvl="1" w:tplc="58064668">
      <w:start w:val="1"/>
      <w:numFmt w:val="bullet"/>
      <w:lvlText w:val="•"/>
      <w:lvlJc w:val="left"/>
      <w:pPr>
        <w:tabs>
          <w:tab w:val="num" w:pos="1440"/>
        </w:tabs>
        <w:ind w:left="1440" w:hanging="360"/>
      </w:pPr>
      <w:rPr>
        <w:rFonts w:ascii="Arial" w:hAnsi="Arial" w:hint="default"/>
      </w:rPr>
    </w:lvl>
    <w:lvl w:ilvl="2" w:tplc="99B2C24A" w:tentative="1">
      <w:start w:val="1"/>
      <w:numFmt w:val="bullet"/>
      <w:lvlText w:val="•"/>
      <w:lvlJc w:val="left"/>
      <w:pPr>
        <w:tabs>
          <w:tab w:val="num" w:pos="2160"/>
        </w:tabs>
        <w:ind w:left="2160" w:hanging="360"/>
      </w:pPr>
      <w:rPr>
        <w:rFonts w:ascii="Arial" w:hAnsi="Arial" w:hint="default"/>
      </w:rPr>
    </w:lvl>
    <w:lvl w:ilvl="3" w:tplc="3696A1AC" w:tentative="1">
      <w:start w:val="1"/>
      <w:numFmt w:val="bullet"/>
      <w:lvlText w:val="•"/>
      <w:lvlJc w:val="left"/>
      <w:pPr>
        <w:tabs>
          <w:tab w:val="num" w:pos="2880"/>
        </w:tabs>
        <w:ind w:left="2880" w:hanging="360"/>
      </w:pPr>
      <w:rPr>
        <w:rFonts w:ascii="Arial" w:hAnsi="Arial" w:hint="default"/>
      </w:rPr>
    </w:lvl>
    <w:lvl w:ilvl="4" w:tplc="B51A2C50" w:tentative="1">
      <w:start w:val="1"/>
      <w:numFmt w:val="bullet"/>
      <w:lvlText w:val="•"/>
      <w:lvlJc w:val="left"/>
      <w:pPr>
        <w:tabs>
          <w:tab w:val="num" w:pos="3600"/>
        </w:tabs>
        <w:ind w:left="3600" w:hanging="360"/>
      </w:pPr>
      <w:rPr>
        <w:rFonts w:ascii="Arial" w:hAnsi="Arial" w:hint="default"/>
      </w:rPr>
    </w:lvl>
    <w:lvl w:ilvl="5" w:tplc="6D64F5AE" w:tentative="1">
      <w:start w:val="1"/>
      <w:numFmt w:val="bullet"/>
      <w:lvlText w:val="•"/>
      <w:lvlJc w:val="left"/>
      <w:pPr>
        <w:tabs>
          <w:tab w:val="num" w:pos="4320"/>
        </w:tabs>
        <w:ind w:left="4320" w:hanging="360"/>
      </w:pPr>
      <w:rPr>
        <w:rFonts w:ascii="Arial" w:hAnsi="Arial" w:hint="default"/>
      </w:rPr>
    </w:lvl>
    <w:lvl w:ilvl="6" w:tplc="BC34B5F2" w:tentative="1">
      <w:start w:val="1"/>
      <w:numFmt w:val="bullet"/>
      <w:lvlText w:val="•"/>
      <w:lvlJc w:val="left"/>
      <w:pPr>
        <w:tabs>
          <w:tab w:val="num" w:pos="5040"/>
        </w:tabs>
        <w:ind w:left="5040" w:hanging="360"/>
      </w:pPr>
      <w:rPr>
        <w:rFonts w:ascii="Arial" w:hAnsi="Arial" w:hint="default"/>
      </w:rPr>
    </w:lvl>
    <w:lvl w:ilvl="7" w:tplc="79BEFEB2" w:tentative="1">
      <w:start w:val="1"/>
      <w:numFmt w:val="bullet"/>
      <w:lvlText w:val="•"/>
      <w:lvlJc w:val="left"/>
      <w:pPr>
        <w:tabs>
          <w:tab w:val="num" w:pos="5760"/>
        </w:tabs>
        <w:ind w:left="5760" w:hanging="360"/>
      </w:pPr>
      <w:rPr>
        <w:rFonts w:ascii="Arial" w:hAnsi="Arial" w:hint="default"/>
      </w:rPr>
    </w:lvl>
    <w:lvl w:ilvl="8" w:tplc="8398D5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792731F"/>
    <w:multiLevelType w:val="hybridMultilevel"/>
    <w:tmpl w:val="7C880AC8"/>
    <w:lvl w:ilvl="0" w:tplc="095C76F6">
      <w:start w:val="1"/>
      <w:numFmt w:val="bullet"/>
      <w:lvlText w:val="•"/>
      <w:lvlJc w:val="left"/>
      <w:pPr>
        <w:tabs>
          <w:tab w:val="num" w:pos="720"/>
        </w:tabs>
        <w:ind w:left="720" w:hanging="360"/>
      </w:pPr>
      <w:rPr>
        <w:rFonts w:ascii="Arial" w:hAnsi="Arial" w:hint="default"/>
      </w:rPr>
    </w:lvl>
    <w:lvl w:ilvl="1" w:tplc="1924E576">
      <w:start w:val="1"/>
      <w:numFmt w:val="bullet"/>
      <w:lvlText w:val="•"/>
      <w:lvlJc w:val="left"/>
      <w:pPr>
        <w:tabs>
          <w:tab w:val="num" w:pos="1440"/>
        </w:tabs>
        <w:ind w:left="1440" w:hanging="360"/>
      </w:pPr>
      <w:rPr>
        <w:rFonts w:ascii="Arial" w:hAnsi="Arial" w:hint="default"/>
      </w:rPr>
    </w:lvl>
    <w:lvl w:ilvl="2" w:tplc="840E7116" w:tentative="1">
      <w:start w:val="1"/>
      <w:numFmt w:val="bullet"/>
      <w:lvlText w:val="•"/>
      <w:lvlJc w:val="left"/>
      <w:pPr>
        <w:tabs>
          <w:tab w:val="num" w:pos="2160"/>
        </w:tabs>
        <w:ind w:left="2160" w:hanging="360"/>
      </w:pPr>
      <w:rPr>
        <w:rFonts w:ascii="Arial" w:hAnsi="Arial" w:hint="default"/>
      </w:rPr>
    </w:lvl>
    <w:lvl w:ilvl="3" w:tplc="D860703E" w:tentative="1">
      <w:start w:val="1"/>
      <w:numFmt w:val="bullet"/>
      <w:lvlText w:val="•"/>
      <w:lvlJc w:val="left"/>
      <w:pPr>
        <w:tabs>
          <w:tab w:val="num" w:pos="2880"/>
        </w:tabs>
        <w:ind w:left="2880" w:hanging="360"/>
      </w:pPr>
      <w:rPr>
        <w:rFonts w:ascii="Arial" w:hAnsi="Arial" w:hint="default"/>
      </w:rPr>
    </w:lvl>
    <w:lvl w:ilvl="4" w:tplc="6AD4B7F2" w:tentative="1">
      <w:start w:val="1"/>
      <w:numFmt w:val="bullet"/>
      <w:lvlText w:val="•"/>
      <w:lvlJc w:val="left"/>
      <w:pPr>
        <w:tabs>
          <w:tab w:val="num" w:pos="3600"/>
        </w:tabs>
        <w:ind w:left="3600" w:hanging="360"/>
      </w:pPr>
      <w:rPr>
        <w:rFonts w:ascii="Arial" w:hAnsi="Arial" w:hint="default"/>
      </w:rPr>
    </w:lvl>
    <w:lvl w:ilvl="5" w:tplc="5E72B45C" w:tentative="1">
      <w:start w:val="1"/>
      <w:numFmt w:val="bullet"/>
      <w:lvlText w:val="•"/>
      <w:lvlJc w:val="left"/>
      <w:pPr>
        <w:tabs>
          <w:tab w:val="num" w:pos="4320"/>
        </w:tabs>
        <w:ind w:left="4320" w:hanging="360"/>
      </w:pPr>
      <w:rPr>
        <w:rFonts w:ascii="Arial" w:hAnsi="Arial" w:hint="default"/>
      </w:rPr>
    </w:lvl>
    <w:lvl w:ilvl="6" w:tplc="C76E4026" w:tentative="1">
      <w:start w:val="1"/>
      <w:numFmt w:val="bullet"/>
      <w:lvlText w:val="•"/>
      <w:lvlJc w:val="left"/>
      <w:pPr>
        <w:tabs>
          <w:tab w:val="num" w:pos="5040"/>
        </w:tabs>
        <w:ind w:left="5040" w:hanging="360"/>
      </w:pPr>
      <w:rPr>
        <w:rFonts w:ascii="Arial" w:hAnsi="Arial" w:hint="default"/>
      </w:rPr>
    </w:lvl>
    <w:lvl w:ilvl="7" w:tplc="40E291E4" w:tentative="1">
      <w:start w:val="1"/>
      <w:numFmt w:val="bullet"/>
      <w:lvlText w:val="•"/>
      <w:lvlJc w:val="left"/>
      <w:pPr>
        <w:tabs>
          <w:tab w:val="num" w:pos="5760"/>
        </w:tabs>
        <w:ind w:left="5760" w:hanging="360"/>
      </w:pPr>
      <w:rPr>
        <w:rFonts w:ascii="Arial" w:hAnsi="Arial" w:hint="default"/>
      </w:rPr>
    </w:lvl>
    <w:lvl w:ilvl="8" w:tplc="6B60AB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31033"/>
    <w:multiLevelType w:val="hybridMultilevel"/>
    <w:tmpl w:val="33F839DC"/>
    <w:lvl w:ilvl="0" w:tplc="2C08B88C">
      <w:start w:val="1"/>
      <w:numFmt w:val="bullet"/>
      <w:lvlText w:val="•"/>
      <w:lvlJc w:val="left"/>
      <w:pPr>
        <w:tabs>
          <w:tab w:val="num" w:pos="720"/>
        </w:tabs>
        <w:ind w:left="720" w:hanging="360"/>
      </w:pPr>
      <w:rPr>
        <w:rFonts w:ascii="Arial" w:hAnsi="Arial" w:hint="default"/>
      </w:rPr>
    </w:lvl>
    <w:lvl w:ilvl="1" w:tplc="6D40AC74" w:tentative="1">
      <w:start w:val="1"/>
      <w:numFmt w:val="bullet"/>
      <w:lvlText w:val="•"/>
      <w:lvlJc w:val="left"/>
      <w:pPr>
        <w:tabs>
          <w:tab w:val="num" w:pos="1440"/>
        </w:tabs>
        <w:ind w:left="1440" w:hanging="360"/>
      </w:pPr>
      <w:rPr>
        <w:rFonts w:ascii="Arial" w:hAnsi="Arial" w:hint="default"/>
      </w:rPr>
    </w:lvl>
    <w:lvl w:ilvl="2" w:tplc="6F1268CC" w:tentative="1">
      <w:start w:val="1"/>
      <w:numFmt w:val="bullet"/>
      <w:lvlText w:val="•"/>
      <w:lvlJc w:val="left"/>
      <w:pPr>
        <w:tabs>
          <w:tab w:val="num" w:pos="2160"/>
        </w:tabs>
        <w:ind w:left="2160" w:hanging="360"/>
      </w:pPr>
      <w:rPr>
        <w:rFonts w:ascii="Arial" w:hAnsi="Arial" w:hint="default"/>
      </w:rPr>
    </w:lvl>
    <w:lvl w:ilvl="3" w:tplc="C406B57E" w:tentative="1">
      <w:start w:val="1"/>
      <w:numFmt w:val="bullet"/>
      <w:lvlText w:val="•"/>
      <w:lvlJc w:val="left"/>
      <w:pPr>
        <w:tabs>
          <w:tab w:val="num" w:pos="2880"/>
        </w:tabs>
        <w:ind w:left="2880" w:hanging="360"/>
      </w:pPr>
      <w:rPr>
        <w:rFonts w:ascii="Arial" w:hAnsi="Arial" w:hint="default"/>
      </w:rPr>
    </w:lvl>
    <w:lvl w:ilvl="4" w:tplc="151AFECC" w:tentative="1">
      <w:start w:val="1"/>
      <w:numFmt w:val="bullet"/>
      <w:lvlText w:val="•"/>
      <w:lvlJc w:val="left"/>
      <w:pPr>
        <w:tabs>
          <w:tab w:val="num" w:pos="3600"/>
        </w:tabs>
        <w:ind w:left="3600" w:hanging="360"/>
      </w:pPr>
      <w:rPr>
        <w:rFonts w:ascii="Arial" w:hAnsi="Arial" w:hint="default"/>
      </w:rPr>
    </w:lvl>
    <w:lvl w:ilvl="5" w:tplc="7B7E2D9C" w:tentative="1">
      <w:start w:val="1"/>
      <w:numFmt w:val="bullet"/>
      <w:lvlText w:val="•"/>
      <w:lvlJc w:val="left"/>
      <w:pPr>
        <w:tabs>
          <w:tab w:val="num" w:pos="4320"/>
        </w:tabs>
        <w:ind w:left="4320" w:hanging="360"/>
      </w:pPr>
      <w:rPr>
        <w:rFonts w:ascii="Arial" w:hAnsi="Arial" w:hint="default"/>
      </w:rPr>
    </w:lvl>
    <w:lvl w:ilvl="6" w:tplc="2F6A5916" w:tentative="1">
      <w:start w:val="1"/>
      <w:numFmt w:val="bullet"/>
      <w:lvlText w:val="•"/>
      <w:lvlJc w:val="left"/>
      <w:pPr>
        <w:tabs>
          <w:tab w:val="num" w:pos="5040"/>
        </w:tabs>
        <w:ind w:left="5040" w:hanging="360"/>
      </w:pPr>
      <w:rPr>
        <w:rFonts w:ascii="Arial" w:hAnsi="Arial" w:hint="default"/>
      </w:rPr>
    </w:lvl>
    <w:lvl w:ilvl="7" w:tplc="FDFA19D2" w:tentative="1">
      <w:start w:val="1"/>
      <w:numFmt w:val="bullet"/>
      <w:lvlText w:val="•"/>
      <w:lvlJc w:val="left"/>
      <w:pPr>
        <w:tabs>
          <w:tab w:val="num" w:pos="5760"/>
        </w:tabs>
        <w:ind w:left="5760" w:hanging="360"/>
      </w:pPr>
      <w:rPr>
        <w:rFonts w:ascii="Arial" w:hAnsi="Arial" w:hint="default"/>
      </w:rPr>
    </w:lvl>
    <w:lvl w:ilvl="8" w:tplc="0F7EBE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4F3A26"/>
    <w:multiLevelType w:val="multilevel"/>
    <w:tmpl w:val="85A0D57A"/>
    <w:lvl w:ilvl="0">
      <w:start w:val="1"/>
      <w:numFmt w:val="decimal"/>
      <w:lvlText w:val="%1."/>
      <w:lvlJc w:val="left"/>
      <w:pPr>
        <w:ind w:left="502" w:hanging="360"/>
      </w:pPr>
      <w:rPr>
        <w:rFonts w:hint="default"/>
        <w:color w:val="auto"/>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5916CD7"/>
    <w:multiLevelType w:val="hybridMultilevel"/>
    <w:tmpl w:val="731088C0"/>
    <w:lvl w:ilvl="0" w:tplc="A0763ED0">
      <w:start w:val="1"/>
      <w:numFmt w:val="bullet"/>
      <w:lvlText w:val="•"/>
      <w:lvlJc w:val="left"/>
      <w:pPr>
        <w:tabs>
          <w:tab w:val="num" w:pos="720"/>
        </w:tabs>
        <w:ind w:left="720" w:hanging="360"/>
      </w:pPr>
      <w:rPr>
        <w:rFonts w:ascii="Arial" w:hAnsi="Arial" w:hint="default"/>
      </w:rPr>
    </w:lvl>
    <w:lvl w:ilvl="1" w:tplc="410832BE" w:tentative="1">
      <w:start w:val="1"/>
      <w:numFmt w:val="bullet"/>
      <w:lvlText w:val="•"/>
      <w:lvlJc w:val="left"/>
      <w:pPr>
        <w:tabs>
          <w:tab w:val="num" w:pos="1440"/>
        </w:tabs>
        <w:ind w:left="1440" w:hanging="360"/>
      </w:pPr>
      <w:rPr>
        <w:rFonts w:ascii="Arial" w:hAnsi="Arial" w:hint="default"/>
      </w:rPr>
    </w:lvl>
    <w:lvl w:ilvl="2" w:tplc="181E783E" w:tentative="1">
      <w:start w:val="1"/>
      <w:numFmt w:val="bullet"/>
      <w:lvlText w:val="•"/>
      <w:lvlJc w:val="left"/>
      <w:pPr>
        <w:tabs>
          <w:tab w:val="num" w:pos="2160"/>
        </w:tabs>
        <w:ind w:left="2160" w:hanging="360"/>
      </w:pPr>
      <w:rPr>
        <w:rFonts w:ascii="Arial" w:hAnsi="Arial" w:hint="default"/>
      </w:rPr>
    </w:lvl>
    <w:lvl w:ilvl="3" w:tplc="7B2CEB72" w:tentative="1">
      <w:start w:val="1"/>
      <w:numFmt w:val="bullet"/>
      <w:lvlText w:val="•"/>
      <w:lvlJc w:val="left"/>
      <w:pPr>
        <w:tabs>
          <w:tab w:val="num" w:pos="2880"/>
        </w:tabs>
        <w:ind w:left="2880" w:hanging="360"/>
      </w:pPr>
      <w:rPr>
        <w:rFonts w:ascii="Arial" w:hAnsi="Arial" w:hint="default"/>
      </w:rPr>
    </w:lvl>
    <w:lvl w:ilvl="4" w:tplc="34A041F6" w:tentative="1">
      <w:start w:val="1"/>
      <w:numFmt w:val="bullet"/>
      <w:lvlText w:val="•"/>
      <w:lvlJc w:val="left"/>
      <w:pPr>
        <w:tabs>
          <w:tab w:val="num" w:pos="3600"/>
        </w:tabs>
        <w:ind w:left="3600" w:hanging="360"/>
      </w:pPr>
      <w:rPr>
        <w:rFonts w:ascii="Arial" w:hAnsi="Arial" w:hint="default"/>
      </w:rPr>
    </w:lvl>
    <w:lvl w:ilvl="5" w:tplc="DBC2571C" w:tentative="1">
      <w:start w:val="1"/>
      <w:numFmt w:val="bullet"/>
      <w:lvlText w:val="•"/>
      <w:lvlJc w:val="left"/>
      <w:pPr>
        <w:tabs>
          <w:tab w:val="num" w:pos="4320"/>
        </w:tabs>
        <w:ind w:left="4320" w:hanging="360"/>
      </w:pPr>
      <w:rPr>
        <w:rFonts w:ascii="Arial" w:hAnsi="Arial" w:hint="default"/>
      </w:rPr>
    </w:lvl>
    <w:lvl w:ilvl="6" w:tplc="3384DBC4" w:tentative="1">
      <w:start w:val="1"/>
      <w:numFmt w:val="bullet"/>
      <w:lvlText w:val="•"/>
      <w:lvlJc w:val="left"/>
      <w:pPr>
        <w:tabs>
          <w:tab w:val="num" w:pos="5040"/>
        </w:tabs>
        <w:ind w:left="5040" w:hanging="360"/>
      </w:pPr>
      <w:rPr>
        <w:rFonts w:ascii="Arial" w:hAnsi="Arial" w:hint="default"/>
      </w:rPr>
    </w:lvl>
    <w:lvl w:ilvl="7" w:tplc="68AACE64" w:tentative="1">
      <w:start w:val="1"/>
      <w:numFmt w:val="bullet"/>
      <w:lvlText w:val="•"/>
      <w:lvlJc w:val="left"/>
      <w:pPr>
        <w:tabs>
          <w:tab w:val="num" w:pos="5760"/>
        </w:tabs>
        <w:ind w:left="5760" w:hanging="360"/>
      </w:pPr>
      <w:rPr>
        <w:rFonts w:ascii="Arial" w:hAnsi="Arial" w:hint="default"/>
      </w:rPr>
    </w:lvl>
    <w:lvl w:ilvl="8" w:tplc="6510925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AB48A7"/>
    <w:multiLevelType w:val="hybridMultilevel"/>
    <w:tmpl w:val="C9F2C072"/>
    <w:lvl w:ilvl="0" w:tplc="74BCDF64">
      <w:start w:val="1"/>
      <w:numFmt w:val="bullet"/>
      <w:lvlText w:val="•"/>
      <w:lvlJc w:val="left"/>
      <w:pPr>
        <w:tabs>
          <w:tab w:val="num" w:pos="720"/>
        </w:tabs>
        <w:ind w:left="720" w:hanging="360"/>
      </w:pPr>
      <w:rPr>
        <w:rFonts w:ascii="Arial" w:hAnsi="Arial" w:hint="default"/>
      </w:rPr>
    </w:lvl>
    <w:lvl w:ilvl="1" w:tplc="8E1C3276" w:tentative="1">
      <w:start w:val="1"/>
      <w:numFmt w:val="bullet"/>
      <w:lvlText w:val="•"/>
      <w:lvlJc w:val="left"/>
      <w:pPr>
        <w:tabs>
          <w:tab w:val="num" w:pos="1440"/>
        </w:tabs>
        <w:ind w:left="1440" w:hanging="360"/>
      </w:pPr>
      <w:rPr>
        <w:rFonts w:ascii="Arial" w:hAnsi="Arial" w:hint="default"/>
      </w:rPr>
    </w:lvl>
    <w:lvl w:ilvl="2" w:tplc="42169432" w:tentative="1">
      <w:start w:val="1"/>
      <w:numFmt w:val="bullet"/>
      <w:lvlText w:val="•"/>
      <w:lvlJc w:val="left"/>
      <w:pPr>
        <w:tabs>
          <w:tab w:val="num" w:pos="2160"/>
        </w:tabs>
        <w:ind w:left="2160" w:hanging="360"/>
      </w:pPr>
      <w:rPr>
        <w:rFonts w:ascii="Arial" w:hAnsi="Arial" w:hint="default"/>
      </w:rPr>
    </w:lvl>
    <w:lvl w:ilvl="3" w:tplc="C59C9546" w:tentative="1">
      <w:start w:val="1"/>
      <w:numFmt w:val="bullet"/>
      <w:lvlText w:val="•"/>
      <w:lvlJc w:val="left"/>
      <w:pPr>
        <w:tabs>
          <w:tab w:val="num" w:pos="2880"/>
        </w:tabs>
        <w:ind w:left="2880" w:hanging="360"/>
      </w:pPr>
      <w:rPr>
        <w:rFonts w:ascii="Arial" w:hAnsi="Arial" w:hint="default"/>
      </w:rPr>
    </w:lvl>
    <w:lvl w:ilvl="4" w:tplc="08006380" w:tentative="1">
      <w:start w:val="1"/>
      <w:numFmt w:val="bullet"/>
      <w:lvlText w:val="•"/>
      <w:lvlJc w:val="left"/>
      <w:pPr>
        <w:tabs>
          <w:tab w:val="num" w:pos="3600"/>
        </w:tabs>
        <w:ind w:left="3600" w:hanging="360"/>
      </w:pPr>
      <w:rPr>
        <w:rFonts w:ascii="Arial" w:hAnsi="Arial" w:hint="default"/>
      </w:rPr>
    </w:lvl>
    <w:lvl w:ilvl="5" w:tplc="9A786B34" w:tentative="1">
      <w:start w:val="1"/>
      <w:numFmt w:val="bullet"/>
      <w:lvlText w:val="•"/>
      <w:lvlJc w:val="left"/>
      <w:pPr>
        <w:tabs>
          <w:tab w:val="num" w:pos="4320"/>
        </w:tabs>
        <w:ind w:left="4320" w:hanging="360"/>
      </w:pPr>
      <w:rPr>
        <w:rFonts w:ascii="Arial" w:hAnsi="Arial" w:hint="default"/>
      </w:rPr>
    </w:lvl>
    <w:lvl w:ilvl="6" w:tplc="4354644A" w:tentative="1">
      <w:start w:val="1"/>
      <w:numFmt w:val="bullet"/>
      <w:lvlText w:val="•"/>
      <w:lvlJc w:val="left"/>
      <w:pPr>
        <w:tabs>
          <w:tab w:val="num" w:pos="5040"/>
        </w:tabs>
        <w:ind w:left="5040" w:hanging="360"/>
      </w:pPr>
      <w:rPr>
        <w:rFonts w:ascii="Arial" w:hAnsi="Arial" w:hint="default"/>
      </w:rPr>
    </w:lvl>
    <w:lvl w:ilvl="7" w:tplc="01128B9C" w:tentative="1">
      <w:start w:val="1"/>
      <w:numFmt w:val="bullet"/>
      <w:lvlText w:val="•"/>
      <w:lvlJc w:val="left"/>
      <w:pPr>
        <w:tabs>
          <w:tab w:val="num" w:pos="5760"/>
        </w:tabs>
        <w:ind w:left="5760" w:hanging="360"/>
      </w:pPr>
      <w:rPr>
        <w:rFonts w:ascii="Arial" w:hAnsi="Arial" w:hint="default"/>
      </w:rPr>
    </w:lvl>
    <w:lvl w:ilvl="8" w:tplc="5A9EE6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405805"/>
    <w:multiLevelType w:val="hybridMultilevel"/>
    <w:tmpl w:val="17C07386"/>
    <w:lvl w:ilvl="0" w:tplc="74E8732A">
      <w:start w:val="1"/>
      <w:numFmt w:val="bullet"/>
      <w:lvlText w:val="•"/>
      <w:lvlJc w:val="left"/>
      <w:pPr>
        <w:tabs>
          <w:tab w:val="num" w:pos="720"/>
        </w:tabs>
        <w:ind w:left="720" w:hanging="360"/>
      </w:pPr>
      <w:rPr>
        <w:rFonts w:ascii="Arial" w:hAnsi="Arial" w:hint="default"/>
      </w:rPr>
    </w:lvl>
    <w:lvl w:ilvl="1" w:tplc="70CA7E1E" w:tentative="1">
      <w:start w:val="1"/>
      <w:numFmt w:val="bullet"/>
      <w:lvlText w:val="•"/>
      <w:lvlJc w:val="left"/>
      <w:pPr>
        <w:tabs>
          <w:tab w:val="num" w:pos="1440"/>
        </w:tabs>
        <w:ind w:left="1440" w:hanging="360"/>
      </w:pPr>
      <w:rPr>
        <w:rFonts w:ascii="Arial" w:hAnsi="Arial" w:hint="default"/>
      </w:rPr>
    </w:lvl>
    <w:lvl w:ilvl="2" w:tplc="B2DC2E9E" w:tentative="1">
      <w:start w:val="1"/>
      <w:numFmt w:val="bullet"/>
      <w:lvlText w:val="•"/>
      <w:lvlJc w:val="left"/>
      <w:pPr>
        <w:tabs>
          <w:tab w:val="num" w:pos="2160"/>
        </w:tabs>
        <w:ind w:left="2160" w:hanging="360"/>
      </w:pPr>
      <w:rPr>
        <w:rFonts w:ascii="Arial" w:hAnsi="Arial" w:hint="default"/>
      </w:rPr>
    </w:lvl>
    <w:lvl w:ilvl="3" w:tplc="C390F686" w:tentative="1">
      <w:start w:val="1"/>
      <w:numFmt w:val="bullet"/>
      <w:lvlText w:val="•"/>
      <w:lvlJc w:val="left"/>
      <w:pPr>
        <w:tabs>
          <w:tab w:val="num" w:pos="2880"/>
        </w:tabs>
        <w:ind w:left="2880" w:hanging="360"/>
      </w:pPr>
      <w:rPr>
        <w:rFonts w:ascii="Arial" w:hAnsi="Arial" w:hint="default"/>
      </w:rPr>
    </w:lvl>
    <w:lvl w:ilvl="4" w:tplc="1736BCB6" w:tentative="1">
      <w:start w:val="1"/>
      <w:numFmt w:val="bullet"/>
      <w:lvlText w:val="•"/>
      <w:lvlJc w:val="left"/>
      <w:pPr>
        <w:tabs>
          <w:tab w:val="num" w:pos="3600"/>
        </w:tabs>
        <w:ind w:left="3600" w:hanging="360"/>
      </w:pPr>
      <w:rPr>
        <w:rFonts w:ascii="Arial" w:hAnsi="Arial" w:hint="default"/>
      </w:rPr>
    </w:lvl>
    <w:lvl w:ilvl="5" w:tplc="38F46BD2" w:tentative="1">
      <w:start w:val="1"/>
      <w:numFmt w:val="bullet"/>
      <w:lvlText w:val="•"/>
      <w:lvlJc w:val="left"/>
      <w:pPr>
        <w:tabs>
          <w:tab w:val="num" w:pos="4320"/>
        </w:tabs>
        <w:ind w:left="4320" w:hanging="360"/>
      </w:pPr>
      <w:rPr>
        <w:rFonts w:ascii="Arial" w:hAnsi="Arial" w:hint="default"/>
      </w:rPr>
    </w:lvl>
    <w:lvl w:ilvl="6" w:tplc="E4F40BC4" w:tentative="1">
      <w:start w:val="1"/>
      <w:numFmt w:val="bullet"/>
      <w:lvlText w:val="•"/>
      <w:lvlJc w:val="left"/>
      <w:pPr>
        <w:tabs>
          <w:tab w:val="num" w:pos="5040"/>
        </w:tabs>
        <w:ind w:left="5040" w:hanging="360"/>
      </w:pPr>
      <w:rPr>
        <w:rFonts w:ascii="Arial" w:hAnsi="Arial" w:hint="default"/>
      </w:rPr>
    </w:lvl>
    <w:lvl w:ilvl="7" w:tplc="A6B2A1EE" w:tentative="1">
      <w:start w:val="1"/>
      <w:numFmt w:val="bullet"/>
      <w:lvlText w:val="•"/>
      <w:lvlJc w:val="left"/>
      <w:pPr>
        <w:tabs>
          <w:tab w:val="num" w:pos="5760"/>
        </w:tabs>
        <w:ind w:left="5760" w:hanging="360"/>
      </w:pPr>
      <w:rPr>
        <w:rFonts w:ascii="Arial" w:hAnsi="Arial" w:hint="default"/>
      </w:rPr>
    </w:lvl>
    <w:lvl w:ilvl="8" w:tplc="9CC84F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546113"/>
    <w:multiLevelType w:val="hybridMultilevel"/>
    <w:tmpl w:val="D3DC374A"/>
    <w:lvl w:ilvl="0" w:tplc="842C13C6">
      <w:start w:val="1"/>
      <w:numFmt w:val="bullet"/>
      <w:lvlText w:val="•"/>
      <w:lvlJc w:val="left"/>
      <w:pPr>
        <w:tabs>
          <w:tab w:val="num" w:pos="720"/>
        </w:tabs>
        <w:ind w:left="720" w:hanging="360"/>
      </w:pPr>
      <w:rPr>
        <w:rFonts w:ascii="Arial" w:hAnsi="Arial" w:hint="default"/>
      </w:rPr>
    </w:lvl>
    <w:lvl w:ilvl="1" w:tplc="D8EEC1E6" w:tentative="1">
      <w:start w:val="1"/>
      <w:numFmt w:val="bullet"/>
      <w:lvlText w:val="•"/>
      <w:lvlJc w:val="left"/>
      <w:pPr>
        <w:tabs>
          <w:tab w:val="num" w:pos="1440"/>
        </w:tabs>
        <w:ind w:left="1440" w:hanging="360"/>
      </w:pPr>
      <w:rPr>
        <w:rFonts w:ascii="Arial" w:hAnsi="Arial" w:hint="default"/>
      </w:rPr>
    </w:lvl>
    <w:lvl w:ilvl="2" w:tplc="1E7CFE68" w:tentative="1">
      <w:start w:val="1"/>
      <w:numFmt w:val="bullet"/>
      <w:lvlText w:val="•"/>
      <w:lvlJc w:val="left"/>
      <w:pPr>
        <w:tabs>
          <w:tab w:val="num" w:pos="2160"/>
        </w:tabs>
        <w:ind w:left="2160" w:hanging="360"/>
      </w:pPr>
      <w:rPr>
        <w:rFonts w:ascii="Arial" w:hAnsi="Arial" w:hint="default"/>
      </w:rPr>
    </w:lvl>
    <w:lvl w:ilvl="3" w:tplc="A718EDEE" w:tentative="1">
      <w:start w:val="1"/>
      <w:numFmt w:val="bullet"/>
      <w:lvlText w:val="•"/>
      <w:lvlJc w:val="left"/>
      <w:pPr>
        <w:tabs>
          <w:tab w:val="num" w:pos="2880"/>
        </w:tabs>
        <w:ind w:left="2880" w:hanging="360"/>
      </w:pPr>
      <w:rPr>
        <w:rFonts w:ascii="Arial" w:hAnsi="Arial" w:hint="default"/>
      </w:rPr>
    </w:lvl>
    <w:lvl w:ilvl="4" w:tplc="43B842A4" w:tentative="1">
      <w:start w:val="1"/>
      <w:numFmt w:val="bullet"/>
      <w:lvlText w:val="•"/>
      <w:lvlJc w:val="left"/>
      <w:pPr>
        <w:tabs>
          <w:tab w:val="num" w:pos="3600"/>
        </w:tabs>
        <w:ind w:left="3600" w:hanging="360"/>
      </w:pPr>
      <w:rPr>
        <w:rFonts w:ascii="Arial" w:hAnsi="Arial" w:hint="default"/>
      </w:rPr>
    </w:lvl>
    <w:lvl w:ilvl="5" w:tplc="EE9ECCB2" w:tentative="1">
      <w:start w:val="1"/>
      <w:numFmt w:val="bullet"/>
      <w:lvlText w:val="•"/>
      <w:lvlJc w:val="left"/>
      <w:pPr>
        <w:tabs>
          <w:tab w:val="num" w:pos="4320"/>
        </w:tabs>
        <w:ind w:left="4320" w:hanging="360"/>
      </w:pPr>
      <w:rPr>
        <w:rFonts w:ascii="Arial" w:hAnsi="Arial" w:hint="default"/>
      </w:rPr>
    </w:lvl>
    <w:lvl w:ilvl="6" w:tplc="77AEC4EA" w:tentative="1">
      <w:start w:val="1"/>
      <w:numFmt w:val="bullet"/>
      <w:lvlText w:val="•"/>
      <w:lvlJc w:val="left"/>
      <w:pPr>
        <w:tabs>
          <w:tab w:val="num" w:pos="5040"/>
        </w:tabs>
        <w:ind w:left="5040" w:hanging="360"/>
      </w:pPr>
      <w:rPr>
        <w:rFonts w:ascii="Arial" w:hAnsi="Arial" w:hint="default"/>
      </w:rPr>
    </w:lvl>
    <w:lvl w:ilvl="7" w:tplc="D5A239B8" w:tentative="1">
      <w:start w:val="1"/>
      <w:numFmt w:val="bullet"/>
      <w:lvlText w:val="•"/>
      <w:lvlJc w:val="left"/>
      <w:pPr>
        <w:tabs>
          <w:tab w:val="num" w:pos="5760"/>
        </w:tabs>
        <w:ind w:left="5760" w:hanging="360"/>
      </w:pPr>
      <w:rPr>
        <w:rFonts w:ascii="Arial" w:hAnsi="Arial" w:hint="default"/>
      </w:rPr>
    </w:lvl>
    <w:lvl w:ilvl="8" w:tplc="9FC253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8901B2B"/>
    <w:multiLevelType w:val="hybridMultilevel"/>
    <w:tmpl w:val="E81623B8"/>
    <w:lvl w:ilvl="0" w:tplc="9BB4DE02">
      <w:start w:val="1"/>
      <w:numFmt w:val="bullet"/>
      <w:lvlText w:val="•"/>
      <w:lvlJc w:val="left"/>
      <w:pPr>
        <w:tabs>
          <w:tab w:val="num" w:pos="720"/>
        </w:tabs>
        <w:ind w:left="720" w:hanging="360"/>
      </w:pPr>
      <w:rPr>
        <w:rFonts w:ascii="Arial" w:hAnsi="Arial" w:hint="default"/>
      </w:rPr>
    </w:lvl>
    <w:lvl w:ilvl="1" w:tplc="75C2EF0C" w:tentative="1">
      <w:start w:val="1"/>
      <w:numFmt w:val="bullet"/>
      <w:lvlText w:val="•"/>
      <w:lvlJc w:val="left"/>
      <w:pPr>
        <w:tabs>
          <w:tab w:val="num" w:pos="1440"/>
        </w:tabs>
        <w:ind w:left="1440" w:hanging="360"/>
      </w:pPr>
      <w:rPr>
        <w:rFonts w:ascii="Arial" w:hAnsi="Arial" w:hint="default"/>
      </w:rPr>
    </w:lvl>
    <w:lvl w:ilvl="2" w:tplc="539AC964" w:tentative="1">
      <w:start w:val="1"/>
      <w:numFmt w:val="bullet"/>
      <w:lvlText w:val="•"/>
      <w:lvlJc w:val="left"/>
      <w:pPr>
        <w:tabs>
          <w:tab w:val="num" w:pos="2160"/>
        </w:tabs>
        <w:ind w:left="2160" w:hanging="360"/>
      </w:pPr>
      <w:rPr>
        <w:rFonts w:ascii="Arial" w:hAnsi="Arial" w:hint="default"/>
      </w:rPr>
    </w:lvl>
    <w:lvl w:ilvl="3" w:tplc="B0A41FCA" w:tentative="1">
      <w:start w:val="1"/>
      <w:numFmt w:val="bullet"/>
      <w:lvlText w:val="•"/>
      <w:lvlJc w:val="left"/>
      <w:pPr>
        <w:tabs>
          <w:tab w:val="num" w:pos="2880"/>
        </w:tabs>
        <w:ind w:left="2880" w:hanging="360"/>
      </w:pPr>
      <w:rPr>
        <w:rFonts w:ascii="Arial" w:hAnsi="Arial" w:hint="default"/>
      </w:rPr>
    </w:lvl>
    <w:lvl w:ilvl="4" w:tplc="14AC739E" w:tentative="1">
      <w:start w:val="1"/>
      <w:numFmt w:val="bullet"/>
      <w:lvlText w:val="•"/>
      <w:lvlJc w:val="left"/>
      <w:pPr>
        <w:tabs>
          <w:tab w:val="num" w:pos="3600"/>
        </w:tabs>
        <w:ind w:left="3600" w:hanging="360"/>
      </w:pPr>
      <w:rPr>
        <w:rFonts w:ascii="Arial" w:hAnsi="Arial" w:hint="default"/>
      </w:rPr>
    </w:lvl>
    <w:lvl w:ilvl="5" w:tplc="DD165324" w:tentative="1">
      <w:start w:val="1"/>
      <w:numFmt w:val="bullet"/>
      <w:lvlText w:val="•"/>
      <w:lvlJc w:val="left"/>
      <w:pPr>
        <w:tabs>
          <w:tab w:val="num" w:pos="4320"/>
        </w:tabs>
        <w:ind w:left="4320" w:hanging="360"/>
      </w:pPr>
      <w:rPr>
        <w:rFonts w:ascii="Arial" w:hAnsi="Arial" w:hint="default"/>
      </w:rPr>
    </w:lvl>
    <w:lvl w:ilvl="6" w:tplc="03FA0902" w:tentative="1">
      <w:start w:val="1"/>
      <w:numFmt w:val="bullet"/>
      <w:lvlText w:val="•"/>
      <w:lvlJc w:val="left"/>
      <w:pPr>
        <w:tabs>
          <w:tab w:val="num" w:pos="5040"/>
        </w:tabs>
        <w:ind w:left="5040" w:hanging="360"/>
      </w:pPr>
      <w:rPr>
        <w:rFonts w:ascii="Arial" w:hAnsi="Arial" w:hint="default"/>
      </w:rPr>
    </w:lvl>
    <w:lvl w:ilvl="7" w:tplc="EC5ACA0E" w:tentative="1">
      <w:start w:val="1"/>
      <w:numFmt w:val="bullet"/>
      <w:lvlText w:val="•"/>
      <w:lvlJc w:val="left"/>
      <w:pPr>
        <w:tabs>
          <w:tab w:val="num" w:pos="5760"/>
        </w:tabs>
        <w:ind w:left="5760" w:hanging="360"/>
      </w:pPr>
      <w:rPr>
        <w:rFonts w:ascii="Arial" w:hAnsi="Arial" w:hint="default"/>
      </w:rPr>
    </w:lvl>
    <w:lvl w:ilvl="8" w:tplc="073CF5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B795231"/>
    <w:multiLevelType w:val="hybridMultilevel"/>
    <w:tmpl w:val="B930E1E2"/>
    <w:lvl w:ilvl="0" w:tplc="26BC73DA">
      <w:start w:val="1"/>
      <w:numFmt w:val="bullet"/>
      <w:lvlText w:val="•"/>
      <w:lvlJc w:val="left"/>
      <w:pPr>
        <w:tabs>
          <w:tab w:val="num" w:pos="720"/>
        </w:tabs>
        <w:ind w:left="720" w:hanging="360"/>
      </w:pPr>
      <w:rPr>
        <w:rFonts w:ascii="Arial" w:hAnsi="Arial" w:hint="default"/>
      </w:rPr>
    </w:lvl>
    <w:lvl w:ilvl="1" w:tplc="007255FA" w:tentative="1">
      <w:start w:val="1"/>
      <w:numFmt w:val="bullet"/>
      <w:lvlText w:val="•"/>
      <w:lvlJc w:val="left"/>
      <w:pPr>
        <w:tabs>
          <w:tab w:val="num" w:pos="1440"/>
        </w:tabs>
        <w:ind w:left="1440" w:hanging="360"/>
      </w:pPr>
      <w:rPr>
        <w:rFonts w:ascii="Arial" w:hAnsi="Arial" w:hint="default"/>
      </w:rPr>
    </w:lvl>
    <w:lvl w:ilvl="2" w:tplc="A8903E42" w:tentative="1">
      <w:start w:val="1"/>
      <w:numFmt w:val="bullet"/>
      <w:lvlText w:val="•"/>
      <w:lvlJc w:val="left"/>
      <w:pPr>
        <w:tabs>
          <w:tab w:val="num" w:pos="2160"/>
        </w:tabs>
        <w:ind w:left="2160" w:hanging="360"/>
      </w:pPr>
      <w:rPr>
        <w:rFonts w:ascii="Arial" w:hAnsi="Arial" w:hint="default"/>
      </w:rPr>
    </w:lvl>
    <w:lvl w:ilvl="3" w:tplc="D79E493A" w:tentative="1">
      <w:start w:val="1"/>
      <w:numFmt w:val="bullet"/>
      <w:lvlText w:val="•"/>
      <w:lvlJc w:val="left"/>
      <w:pPr>
        <w:tabs>
          <w:tab w:val="num" w:pos="2880"/>
        </w:tabs>
        <w:ind w:left="2880" w:hanging="360"/>
      </w:pPr>
      <w:rPr>
        <w:rFonts w:ascii="Arial" w:hAnsi="Arial" w:hint="default"/>
      </w:rPr>
    </w:lvl>
    <w:lvl w:ilvl="4" w:tplc="A2565332" w:tentative="1">
      <w:start w:val="1"/>
      <w:numFmt w:val="bullet"/>
      <w:lvlText w:val="•"/>
      <w:lvlJc w:val="left"/>
      <w:pPr>
        <w:tabs>
          <w:tab w:val="num" w:pos="3600"/>
        </w:tabs>
        <w:ind w:left="3600" w:hanging="360"/>
      </w:pPr>
      <w:rPr>
        <w:rFonts w:ascii="Arial" w:hAnsi="Arial" w:hint="default"/>
      </w:rPr>
    </w:lvl>
    <w:lvl w:ilvl="5" w:tplc="0BAE67EE" w:tentative="1">
      <w:start w:val="1"/>
      <w:numFmt w:val="bullet"/>
      <w:lvlText w:val="•"/>
      <w:lvlJc w:val="left"/>
      <w:pPr>
        <w:tabs>
          <w:tab w:val="num" w:pos="4320"/>
        </w:tabs>
        <w:ind w:left="4320" w:hanging="360"/>
      </w:pPr>
      <w:rPr>
        <w:rFonts w:ascii="Arial" w:hAnsi="Arial" w:hint="default"/>
      </w:rPr>
    </w:lvl>
    <w:lvl w:ilvl="6" w:tplc="A470FD12" w:tentative="1">
      <w:start w:val="1"/>
      <w:numFmt w:val="bullet"/>
      <w:lvlText w:val="•"/>
      <w:lvlJc w:val="left"/>
      <w:pPr>
        <w:tabs>
          <w:tab w:val="num" w:pos="5040"/>
        </w:tabs>
        <w:ind w:left="5040" w:hanging="360"/>
      </w:pPr>
      <w:rPr>
        <w:rFonts w:ascii="Arial" w:hAnsi="Arial" w:hint="default"/>
      </w:rPr>
    </w:lvl>
    <w:lvl w:ilvl="7" w:tplc="35509EC4" w:tentative="1">
      <w:start w:val="1"/>
      <w:numFmt w:val="bullet"/>
      <w:lvlText w:val="•"/>
      <w:lvlJc w:val="left"/>
      <w:pPr>
        <w:tabs>
          <w:tab w:val="num" w:pos="5760"/>
        </w:tabs>
        <w:ind w:left="5760" w:hanging="360"/>
      </w:pPr>
      <w:rPr>
        <w:rFonts w:ascii="Arial" w:hAnsi="Arial" w:hint="default"/>
      </w:rPr>
    </w:lvl>
    <w:lvl w:ilvl="8" w:tplc="5406EE1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083899"/>
    <w:multiLevelType w:val="hybridMultilevel"/>
    <w:tmpl w:val="23525F08"/>
    <w:lvl w:ilvl="0" w:tplc="24FAFDB4">
      <w:start w:val="1"/>
      <w:numFmt w:val="bullet"/>
      <w:lvlText w:val="•"/>
      <w:lvlJc w:val="left"/>
      <w:pPr>
        <w:tabs>
          <w:tab w:val="num" w:pos="720"/>
        </w:tabs>
        <w:ind w:left="720" w:hanging="360"/>
      </w:pPr>
      <w:rPr>
        <w:rFonts w:ascii="Arial" w:hAnsi="Arial" w:hint="default"/>
      </w:rPr>
    </w:lvl>
    <w:lvl w:ilvl="1" w:tplc="6818DFF8" w:tentative="1">
      <w:start w:val="1"/>
      <w:numFmt w:val="bullet"/>
      <w:lvlText w:val="•"/>
      <w:lvlJc w:val="left"/>
      <w:pPr>
        <w:tabs>
          <w:tab w:val="num" w:pos="1440"/>
        </w:tabs>
        <w:ind w:left="1440" w:hanging="360"/>
      </w:pPr>
      <w:rPr>
        <w:rFonts w:ascii="Arial" w:hAnsi="Arial" w:hint="default"/>
      </w:rPr>
    </w:lvl>
    <w:lvl w:ilvl="2" w:tplc="C706AA40" w:tentative="1">
      <w:start w:val="1"/>
      <w:numFmt w:val="bullet"/>
      <w:lvlText w:val="•"/>
      <w:lvlJc w:val="left"/>
      <w:pPr>
        <w:tabs>
          <w:tab w:val="num" w:pos="2160"/>
        </w:tabs>
        <w:ind w:left="2160" w:hanging="360"/>
      </w:pPr>
      <w:rPr>
        <w:rFonts w:ascii="Arial" w:hAnsi="Arial" w:hint="default"/>
      </w:rPr>
    </w:lvl>
    <w:lvl w:ilvl="3" w:tplc="D94832B0" w:tentative="1">
      <w:start w:val="1"/>
      <w:numFmt w:val="bullet"/>
      <w:lvlText w:val="•"/>
      <w:lvlJc w:val="left"/>
      <w:pPr>
        <w:tabs>
          <w:tab w:val="num" w:pos="2880"/>
        </w:tabs>
        <w:ind w:left="2880" w:hanging="360"/>
      </w:pPr>
      <w:rPr>
        <w:rFonts w:ascii="Arial" w:hAnsi="Arial" w:hint="default"/>
      </w:rPr>
    </w:lvl>
    <w:lvl w:ilvl="4" w:tplc="E9A4F4DE" w:tentative="1">
      <w:start w:val="1"/>
      <w:numFmt w:val="bullet"/>
      <w:lvlText w:val="•"/>
      <w:lvlJc w:val="left"/>
      <w:pPr>
        <w:tabs>
          <w:tab w:val="num" w:pos="3600"/>
        </w:tabs>
        <w:ind w:left="3600" w:hanging="360"/>
      </w:pPr>
      <w:rPr>
        <w:rFonts w:ascii="Arial" w:hAnsi="Arial" w:hint="default"/>
      </w:rPr>
    </w:lvl>
    <w:lvl w:ilvl="5" w:tplc="8B9EA330" w:tentative="1">
      <w:start w:val="1"/>
      <w:numFmt w:val="bullet"/>
      <w:lvlText w:val="•"/>
      <w:lvlJc w:val="left"/>
      <w:pPr>
        <w:tabs>
          <w:tab w:val="num" w:pos="4320"/>
        </w:tabs>
        <w:ind w:left="4320" w:hanging="360"/>
      </w:pPr>
      <w:rPr>
        <w:rFonts w:ascii="Arial" w:hAnsi="Arial" w:hint="default"/>
      </w:rPr>
    </w:lvl>
    <w:lvl w:ilvl="6" w:tplc="E4960E5C" w:tentative="1">
      <w:start w:val="1"/>
      <w:numFmt w:val="bullet"/>
      <w:lvlText w:val="•"/>
      <w:lvlJc w:val="left"/>
      <w:pPr>
        <w:tabs>
          <w:tab w:val="num" w:pos="5040"/>
        </w:tabs>
        <w:ind w:left="5040" w:hanging="360"/>
      </w:pPr>
      <w:rPr>
        <w:rFonts w:ascii="Arial" w:hAnsi="Arial" w:hint="default"/>
      </w:rPr>
    </w:lvl>
    <w:lvl w:ilvl="7" w:tplc="57DCFC60" w:tentative="1">
      <w:start w:val="1"/>
      <w:numFmt w:val="bullet"/>
      <w:lvlText w:val="•"/>
      <w:lvlJc w:val="left"/>
      <w:pPr>
        <w:tabs>
          <w:tab w:val="num" w:pos="5760"/>
        </w:tabs>
        <w:ind w:left="5760" w:hanging="360"/>
      </w:pPr>
      <w:rPr>
        <w:rFonts w:ascii="Arial" w:hAnsi="Arial" w:hint="default"/>
      </w:rPr>
    </w:lvl>
    <w:lvl w:ilvl="8" w:tplc="874622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BA080A"/>
    <w:multiLevelType w:val="hybridMultilevel"/>
    <w:tmpl w:val="22687852"/>
    <w:lvl w:ilvl="0" w:tplc="502E65CE">
      <w:start w:val="1"/>
      <w:numFmt w:val="bullet"/>
      <w:lvlText w:val="•"/>
      <w:lvlJc w:val="left"/>
      <w:pPr>
        <w:tabs>
          <w:tab w:val="num" w:pos="720"/>
        </w:tabs>
        <w:ind w:left="720" w:hanging="360"/>
      </w:pPr>
      <w:rPr>
        <w:rFonts w:ascii="Arial" w:hAnsi="Arial" w:hint="default"/>
      </w:rPr>
    </w:lvl>
    <w:lvl w:ilvl="1" w:tplc="FEAA5388" w:tentative="1">
      <w:start w:val="1"/>
      <w:numFmt w:val="bullet"/>
      <w:lvlText w:val="•"/>
      <w:lvlJc w:val="left"/>
      <w:pPr>
        <w:tabs>
          <w:tab w:val="num" w:pos="1440"/>
        </w:tabs>
        <w:ind w:left="1440" w:hanging="360"/>
      </w:pPr>
      <w:rPr>
        <w:rFonts w:ascii="Arial" w:hAnsi="Arial" w:hint="default"/>
      </w:rPr>
    </w:lvl>
    <w:lvl w:ilvl="2" w:tplc="0F56C4D2" w:tentative="1">
      <w:start w:val="1"/>
      <w:numFmt w:val="bullet"/>
      <w:lvlText w:val="•"/>
      <w:lvlJc w:val="left"/>
      <w:pPr>
        <w:tabs>
          <w:tab w:val="num" w:pos="2160"/>
        </w:tabs>
        <w:ind w:left="2160" w:hanging="360"/>
      </w:pPr>
      <w:rPr>
        <w:rFonts w:ascii="Arial" w:hAnsi="Arial" w:hint="default"/>
      </w:rPr>
    </w:lvl>
    <w:lvl w:ilvl="3" w:tplc="64684D5E" w:tentative="1">
      <w:start w:val="1"/>
      <w:numFmt w:val="bullet"/>
      <w:lvlText w:val="•"/>
      <w:lvlJc w:val="left"/>
      <w:pPr>
        <w:tabs>
          <w:tab w:val="num" w:pos="2880"/>
        </w:tabs>
        <w:ind w:left="2880" w:hanging="360"/>
      </w:pPr>
      <w:rPr>
        <w:rFonts w:ascii="Arial" w:hAnsi="Arial" w:hint="default"/>
      </w:rPr>
    </w:lvl>
    <w:lvl w:ilvl="4" w:tplc="8494BD02" w:tentative="1">
      <w:start w:val="1"/>
      <w:numFmt w:val="bullet"/>
      <w:lvlText w:val="•"/>
      <w:lvlJc w:val="left"/>
      <w:pPr>
        <w:tabs>
          <w:tab w:val="num" w:pos="3600"/>
        </w:tabs>
        <w:ind w:left="3600" w:hanging="360"/>
      </w:pPr>
      <w:rPr>
        <w:rFonts w:ascii="Arial" w:hAnsi="Arial" w:hint="default"/>
      </w:rPr>
    </w:lvl>
    <w:lvl w:ilvl="5" w:tplc="98BA9E6E" w:tentative="1">
      <w:start w:val="1"/>
      <w:numFmt w:val="bullet"/>
      <w:lvlText w:val="•"/>
      <w:lvlJc w:val="left"/>
      <w:pPr>
        <w:tabs>
          <w:tab w:val="num" w:pos="4320"/>
        </w:tabs>
        <w:ind w:left="4320" w:hanging="360"/>
      </w:pPr>
      <w:rPr>
        <w:rFonts w:ascii="Arial" w:hAnsi="Arial" w:hint="default"/>
      </w:rPr>
    </w:lvl>
    <w:lvl w:ilvl="6" w:tplc="5CE8A5B6" w:tentative="1">
      <w:start w:val="1"/>
      <w:numFmt w:val="bullet"/>
      <w:lvlText w:val="•"/>
      <w:lvlJc w:val="left"/>
      <w:pPr>
        <w:tabs>
          <w:tab w:val="num" w:pos="5040"/>
        </w:tabs>
        <w:ind w:left="5040" w:hanging="360"/>
      </w:pPr>
      <w:rPr>
        <w:rFonts w:ascii="Arial" w:hAnsi="Arial" w:hint="default"/>
      </w:rPr>
    </w:lvl>
    <w:lvl w:ilvl="7" w:tplc="CA9C7CA2" w:tentative="1">
      <w:start w:val="1"/>
      <w:numFmt w:val="bullet"/>
      <w:lvlText w:val="•"/>
      <w:lvlJc w:val="left"/>
      <w:pPr>
        <w:tabs>
          <w:tab w:val="num" w:pos="5760"/>
        </w:tabs>
        <w:ind w:left="5760" w:hanging="360"/>
      </w:pPr>
      <w:rPr>
        <w:rFonts w:ascii="Arial" w:hAnsi="Arial" w:hint="default"/>
      </w:rPr>
    </w:lvl>
    <w:lvl w:ilvl="8" w:tplc="F0663A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526131"/>
    <w:multiLevelType w:val="hybridMultilevel"/>
    <w:tmpl w:val="23246BCE"/>
    <w:lvl w:ilvl="0" w:tplc="3E220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
  </w:num>
  <w:num w:numId="3">
    <w:abstractNumId w:val="31"/>
  </w:num>
  <w:num w:numId="4">
    <w:abstractNumId w:val="18"/>
  </w:num>
  <w:num w:numId="5">
    <w:abstractNumId w:val="16"/>
  </w:num>
  <w:num w:numId="6">
    <w:abstractNumId w:val="39"/>
  </w:num>
  <w:num w:numId="7">
    <w:abstractNumId w:val="25"/>
  </w:num>
  <w:num w:numId="8">
    <w:abstractNumId w:val="10"/>
  </w:num>
  <w:num w:numId="9">
    <w:abstractNumId w:val="30"/>
  </w:num>
  <w:num w:numId="10">
    <w:abstractNumId w:val="11"/>
  </w:num>
  <w:num w:numId="11">
    <w:abstractNumId w:val="8"/>
  </w:num>
  <w:num w:numId="12">
    <w:abstractNumId w:val="38"/>
  </w:num>
  <w:num w:numId="13">
    <w:abstractNumId w:val="6"/>
  </w:num>
  <w:num w:numId="14">
    <w:abstractNumId w:val="0"/>
  </w:num>
  <w:num w:numId="15">
    <w:abstractNumId w:val="23"/>
  </w:num>
  <w:num w:numId="16">
    <w:abstractNumId w:val="1"/>
  </w:num>
  <w:num w:numId="17">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35"/>
  </w:num>
  <w:num w:numId="20">
    <w:abstractNumId w:val="36"/>
  </w:num>
  <w:num w:numId="21">
    <w:abstractNumId w:val="26"/>
  </w:num>
  <w:num w:numId="22">
    <w:abstractNumId w:val="29"/>
  </w:num>
  <w:num w:numId="23">
    <w:abstractNumId w:val="7"/>
  </w:num>
  <w:num w:numId="24">
    <w:abstractNumId w:val="28"/>
  </w:num>
  <w:num w:numId="25">
    <w:abstractNumId w:val="27"/>
  </w:num>
  <w:num w:numId="26">
    <w:abstractNumId w:val="34"/>
  </w:num>
  <w:num w:numId="27">
    <w:abstractNumId w:val="12"/>
  </w:num>
  <w:num w:numId="28">
    <w:abstractNumId w:val="32"/>
  </w:num>
  <w:num w:numId="29">
    <w:abstractNumId w:val="14"/>
  </w:num>
  <w:num w:numId="30">
    <w:abstractNumId w:val="19"/>
  </w:num>
  <w:num w:numId="31">
    <w:abstractNumId w:val="20"/>
  </w:num>
  <w:num w:numId="32">
    <w:abstractNumId w:val="15"/>
  </w:num>
  <w:num w:numId="33">
    <w:abstractNumId w:val="2"/>
  </w:num>
  <w:num w:numId="34">
    <w:abstractNumId w:val="5"/>
  </w:num>
  <w:num w:numId="35">
    <w:abstractNumId w:val="37"/>
  </w:num>
  <w:num w:numId="36">
    <w:abstractNumId w:val="4"/>
  </w:num>
  <w:num w:numId="37">
    <w:abstractNumId w:val="17"/>
  </w:num>
  <w:num w:numId="38">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33"/>
  </w:num>
  <w:num w:numId="4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B6B"/>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65B"/>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5D3A"/>
    <w:rsid w:val="00036C32"/>
    <w:rsid w:val="00037B0D"/>
    <w:rsid w:val="00037B6E"/>
    <w:rsid w:val="00040528"/>
    <w:rsid w:val="00040B31"/>
    <w:rsid w:val="00040BC5"/>
    <w:rsid w:val="00040C38"/>
    <w:rsid w:val="00040F13"/>
    <w:rsid w:val="00040F99"/>
    <w:rsid w:val="00041D82"/>
    <w:rsid w:val="00041E48"/>
    <w:rsid w:val="00041F1D"/>
    <w:rsid w:val="0004218B"/>
    <w:rsid w:val="00042344"/>
    <w:rsid w:val="000423B3"/>
    <w:rsid w:val="000424B9"/>
    <w:rsid w:val="00042AAD"/>
    <w:rsid w:val="00043025"/>
    <w:rsid w:val="00043768"/>
    <w:rsid w:val="000438F0"/>
    <w:rsid w:val="000439FE"/>
    <w:rsid w:val="00044091"/>
    <w:rsid w:val="000440F3"/>
    <w:rsid w:val="0004410B"/>
    <w:rsid w:val="000445C0"/>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B8F"/>
    <w:rsid w:val="00052103"/>
    <w:rsid w:val="00052323"/>
    <w:rsid w:val="00052707"/>
    <w:rsid w:val="00052C05"/>
    <w:rsid w:val="00053368"/>
    <w:rsid w:val="0005336F"/>
    <w:rsid w:val="0005348B"/>
    <w:rsid w:val="000536D5"/>
    <w:rsid w:val="00054C80"/>
    <w:rsid w:val="000550C5"/>
    <w:rsid w:val="000559A0"/>
    <w:rsid w:val="00056109"/>
    <w:rsid w:val="0005703A"/>
    <w:rsid w:val="000577C4"/>
    <w:rsid w:val="000578AB"/>
    <w:rsid w:val="00057B5A"/>
    <w:rsid w:val="0006041C"/>
    <w:rsid w:val="00060980"/>
    <w:rsid w:val="00061535"/>
    <w:rsid w:val="00061A49"/>
    <w:rsid w:val="00062010"/>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5EEA"/>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6B2"/>
    <w:rsid w:val="00084B7B"/>
    <w:rsid w:val="00084C07"/>
    <w:rsid w:val="00084D69"/>
    <w:rsid w:val="0008507C"/>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23"/>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854"/>
    <w:rsid w:val="000C0D6E"/>
    <w:rsid w:val="000C10E8"/>
    <w:rsid w:val="000C1139"/>
    <w:rsid w:val="000C1A92"/>
    <w:rsid w:val="000C1D79"/>
    <w:rsid w:val="000C2D41"/>
    <w:rsid w:val="000C2D4A"/>
    <w:rsid w:val="000C3BDD"/>
    <w:rsid w:val="000C3D7F"/>
    <w:rsid w:val="000C3F88"/>
    <w:rsid w:val="000C45B2"/>
    <w:rsid w:val="000C4749"/>
    <w:rsid w:val="000C47B1"/>
    <w:rsid w:val="000C4967"/>
    <w:rsid w:val="000C4B56"/>
    <w:rsid w:val="000C5012"/>
    <w:rsid w:val="000C568A"/>
    <w:rsid w:val="000C57AD"/>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7F7"/>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09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0F7ED7"/>
    <w:rsid w:val="0010076E"/>
    <w:rsid w:val="001009BA"/>
    <w:rsid w:val="0010112B"/>
    <w:rsid w:val="00101B91"/>
    <w:rsid w:val="00101E8F"/>
    <w:rsid w:val="001020C5"/>
    <w:rsid w:val="0010235F"/>
    <w:rsid w:val="00102426"/>
    <w:rsid w:val="00102691"/>
    <w:rsid w:val="00102F3B"/>
    <w:rsid w:val="0010362A"/>
    <w:rsid w:val="00104457"/>
    <w:rsid w:val="001044A5"/>
    <w:rsid w:val="00104647"/>
    <w:rsid w:val="00104736"/>
    <w:rsid w:val="0010475E"/>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935"/>
    <w:rsid w:val="00124F6E"/>
    <w:rsid w:val="001258E4"/>
    <w:rsid w:val="001262FA"/>
    <w:rsid w:val="0012631D"/>
    <w:rsid w:val="00126519"/>
    <w:rsid w:val="00126C73"/>
    <w:rsid w:val="00126CE2"/>
    <w:rsid w:val="00126E17"/>
    <w:rsid w:val="00126F43"/>
    <w:rsid w:val="00127900"/>
    <w:rsid w:val="00127DCE"/>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69DB"/>
    <w:rsid w:val="001370D9"/>
    <w:rsid w:val="00137365"/>
    <w:rsid w:val="00137428"/>
    <w:rsid w:val="00140C30"/>
    <w:rsid w:val="00140FD8"/>
    <w:rsid w:val="0014119C"/>
    <w:rsid w:val="001417CE"/>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B88"/>
    <w:rsid w:val="00153C17"/>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97F"/>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12"/>
    <w:rsid w:val="0016243F"/>
    <w:rsid w:val="00162605"/>
    <w:rsid w:val="00162B9D"/>
    <w:rsid w:val="0016324F"/>
    <w:rsid w:val="00163B64"/>
    <w:rsid w:val="00163E1C"/>
    <w:rsid w:val="00163E1E"/>
    <w:rsid w:val="00164D0E"/>
    <w:rsid w:val="001656C1"/>
    <w:rsid w:val="0016620F"/>
    <w:rsid w:val="001666BE"/>
    <w:rsid w:val="00166A15"/>
    <w:rsid w:val="00166B94"/>
    <w:rsid w:val="00166F6E"/>
    <w:rsid w:val="00167203"/>
    <w:rsid w:val="001672D8"/>
    <w:rsid w:val="001674EF"/>
    <w:rsid w:val="00167962"/>
    <w:rsid w:val="00167B48"/>
    <w:rsid w:val="00171296"/>
    <w:rsid w:val="0017142D"/>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B56"/>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3B2"/>
    <w:rsid w:val="001966F6"/>
    <w:rsid w:val="0019708A"/>
    <w:rsid w:val="00197F7B"/>
    <w:rsid w:val="001A0119"/>
    <w:rsid w:val="001A07B2"/>
    <w:rsid w:val="001A0B04"/>
    <w:rsid w:val="001A196C"/>
    <w:rsid w:val="001A19FA"/>
    <w:rsid w:val="001A1E5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D34"/>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436"/>
    <w:rsid w:val="001B6A89"/>
    <w:rsid w:val="001B6B1D"/>
    <w:rsid w:val="001B7417"/>
    <w:rsid w:val="001B74E9"/>
    <w:rsid w:val="001B7A65"/>
    <w:rsid w:val="001B7EB8"/>
    <w:rsid w:val="001C0370"/>
    <w:rsid w:val="001C0781"/>
    <w:rsid w:val="001C0B37"/>
    <w:rsid w:val="001C0D2B"/>
    <w:rsid w:val="001C0DFE"/>
    <w:rsid w:val="001C1254"/>
    <w:rsid w:val="001C159F"/>
    <w:rsid w:val="001C19D4"/>
    <w:rsid w:val="001C2173"/>
    <w:rsid w:val="001C331D"/>
    <w:rsid w:val="001C39BB"/>
    <w:rsid w:val="001C3CEB"/>
    <w:rsid w:val="001C4206"/>
    <w:rsid w:val="001C445A"/>
    <w:rsid w:val="001C4888"/>
    <w:rsid w:val="001C4DE7"/>
    <w:rsid w:val="001C59A0"/>
    <w:rsid w:val="001C68F3"/>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3EE1"/>
    <w:rsid w:val="001D438B"/>
    <w:rsid w:val="001D4537"/>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47D"/>
    <w:rsid w:val="002046E2"/>
    <w:rsid w:val="00205511"/>
    <w:rsid w:val="00205853"/>
    <w:rsid w:val="00205B56"/>
    <w:rsid w:val="00205F4C"/>
    <w:rsid w:val="00206376"/>
    <w:rsid w:val="00206782"/>
    <w:rsid w:val="00206A19"/>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5E9C"/>
    <w:rsid w:val="00216024"/>
    <w:rsid w:val="00216091"/>
    <w:rsid w:val="0021666B"/>
    <w:rsid w:val="00216D62"/>
    <w:rsid w:val="00217367"/>
    <w:rsid w:val="002173BC"/>
    <w:rsid w:val="00217514"/>
    <w:rsid w:val="00217565"/>
    <w:rsid w:val="00217677"/>
    <w:rsid w:val="0022082D"/>
    <w:rsid w:val="002208F2"/>
    <w:rsid w:val="002213F5"/>
    <w:rsid w:val="002217C0"/>
    <w:rsid w:val="00221C71"/>
    <w:rsid w:val="00221FBF"/>
    <w:rsid w:val="00222291"/>
    <w:rsid w:val="00222362"/>
    <w:rsid w:val="0022259B"/>
    <w:rsid w:val="00222853"/>
    <w:rsid w:val="002228D5"/>
    <w:rsid w:val="002237FC"/>
    <w:rsid w:val="00223E56"/>
    <w:rsid w:val="00224199"/>
    <w:rsid w:val="002241F1"/>
    <w:rsid w:val="002244CA"/>
    <w:rsid w:val="002247BA"/>
    <w:rsid w:val="00224BD5"/>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B1"/>
    <w:rsid w:val="002408E7"/>
    <w:rsid w:val="00240973"/>
    <w:rsid w:val="00241E91"/>
    <w:rsid w:val="00241F4E"/>
    <w:rsid w:val="00242E6D"/>
    <w:rsid w:val="00243A10"/>
    <w:rsid w:val="00244166"/>
    <w:rsid w:val="0024419A"/>
    <w:rsid w:val="0024498F"/>
    <w:rsid w:val="002449B8"/>
    <w:rsid w:val="00244B8B"/>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595"/>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D8C"/>
    <w:rsid w:val="00263E7E"/>
    <w:rsid w:val="002641F7"/>
    <w:rsid w:val="00264822"/>
    <w:rsid w:val="00264996"/>
    <w:rsid w:val="0026599B"/>
    <w:rsid w:val="0026609A"/>
    <w:rsid w:val="002662A7"/>
    <w:rsid w:val="0026662F"/>
    <w:rsid w:val="00266687"/>
    <w:rsid w:val="00266951"/>
    <w:rsid w:val="00266ADA"/>
    <w:rsid w:val="00266BF4"/>
    <w:rsid w:val="00266CBE"/>
    <w:rsid w:val="0026715B"/>
    <w:rsid w:val="002673D5"/>
    <w:rsid w:val="00267B18"/>
    <w:rsid w:val="00270206"/>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BE8"/>
    <w:rsid w:val="00273D55"/>
    <w:rsid w:val="00273EAF"/>
    <w:rsid w:val="00274757"/>
    <w:rsid w:val="00274907"/>
    <w:rsid w:val="00274B4E"/>
    <w:rsid w:val="002755A6"/>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E11"/>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396"/>
    <w:rsid w:val="002900A1"/>
    <w:rsid w:val="00290C14"/>
    <w:rsid w:val="00291A95"/>
    <w:rsid w:val="00291D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B65"/>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46D"/>
    <w:rsid w:val="002B199D"/>
    <w:rsid w:val="002B1D92"/>
    <w:rsid w:val="002B23EE"/>
    <w:rsid w:val="002B26B7"/>
    <w:rsid w:val="002B2BE4"/>
    <w:rsid w:val="002B44E5"/>
    <w:rsid w:val="002B478A"/>
    <w:rsid w:val="002B4F1F"/>
    <w:rsid w:val="002B5074"/>
    <w:rsid w:val="002B51F2"/>
    <w:rsid w:val="002B5741"/>
    <w:rsid w:val="002B58A9"/>
    <w:rsid w:val="002B609F"/>
    <w:rsid w:val="002B6331"/>
    <w:rsid w:val="002B647E"/>
    <w:rsid w:val="002B65F8"/>
    <w:rsid w:val="002B66D6"/>
    <w:rsid w:val="002B6CD6"/>
    <w:rsid w:val="002B6D46"/>
    <w:rsid w:val="002B73AD"/>
    <w:rsid w:val="002C03D4"/>
    <w:rsid w:val="002C050D"/>
    <w:rsid w:val="002C05C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C7962"/>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1C76"/>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06B"/>
    <w:rsid w:val="002F7787"/>
    <w:rsid w:val="00300072"/>
    <w:rsid w:val="003006B6"/>
    <w:rsid w:val="00300B37"/>
    <w:rsid w:val="0030121B"/>
    <w:rsid w:val="003016DC"/>
    <w:rsid w:val="00301743"/>
    <w:rsid w:val="00301A34"/>
    <w:rsid w:val="00301F3B"/>
    <w:rsid w:val="00302771"/>
    <w:rsid w:val="003027D5"/>
    <w:rsid w:val="00302BDB"/>
    <w:rsid w:val="00302C6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521"/>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039D"/>
    <w:rsid w:val="0032185C"/>
    <w:rsid w:val="00321AE3"/>
    <w:rsid w:val="00322026"/>
    <w:rsid w:val="0032240B"/>
    <w:rsid w:val="003226DD"/>
    <w:rsid w:val="00322803"/>
    <w:rsid w:val="00323BCE"/>
    <w:rsid w:val="00324620"/>
    <w:rsid w:val="003248DB"/>
    <w:rsid w:val="00324AF4"/>
    <w:rsid w:val="00324CBF"/>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59A"/>
    <w:rsid w:val="00331DD4"/>
    <w:rsid w:val="00331F2A"/>
    <w:rsid w:val="00332298"/>
    <w:rsid w:val="00332AD4"/>
    <w:rsid w:val="0033315B"/>
    <w:rsid w:val="00333499"/>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14A"/>
    <w:rsid w:val="00355428"/>
    <w:rsid w:val="00355499"/>
    <w:rsid w:val="00355DBD"/>
    <w:rsid w:val="00355F2B"/>
    <w:rsid w:val="00355FBF"/>
    <w:rsid w:val="0035622B"/>
    <w:rsid w:val="00356F4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67"/>
    <w:rsid w:val="00374893"/>
    <w:rsid w:val="00374B20"/>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A6"/>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CD5"/>
    <w:rsid w:val="003A3FEE"/>
    <w:rsid w:val="003A43FA"/>
    <w:rsid w:val="003A453A"/>
    <w:rsid w:val="003A4945"/>
    <w:rsid w:val="003A49FF"/>
    <w:rsid w:val="003A4B41"/>
    <w:rsid w:val="003A5075"/>
    <w:rsid w:val="003A562B"/>
    <w:rsid w:val="003A58DF"/>
    <w:rsid w:val="003A5C08"/>
    <w:rsid w:val="003A68F4"/>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A03"/>
    <w:rsid w:val="003C6CF4"/>
    <w:rsid w:val="003C6F5F"/>
    <w:rsid w:val="003C7668"/>
    <w:rsid w:val="003C7D4C"/>
    <w:rsid w:val="003C7DDE"/>
    <w:rsid w:val="003C7FD3"/>
    <w:rsid w:val="003D04BC"/>
    <w:rsid w:val="003D098C"/>
    <w:rsid w:val="003D0DE7"/>
    <w:rsid w:val="003D0FC1"/>
    <w:rsid w:val="003D12C2"/>
    <w:rsid w:val="003D18EE"/>
    <w:rsid w:val="003D33D2"/>
    <w:rsid w:val="003D3668"/>
    <w:rsid w:val="003D3711"/>
    <w:rsid w:val="003D3725"/>
    <w:rsid w:val="003D37F9"/>
    <w:rsid w:val="003D38B4"/>
    <w:rsid w:val="003D38E0"/>
    <w:rsid w:val="003D409B"/>
    <w:rsid w:val="003D43EE"/>
    <w:rsid w:val="003D4436"/>
    <w:rsid w:val="003D4702"/>
    <w:rsid w:val="003D49FF"/>
    <w:rsid w:val="003D4C79"/>
    <w:rsid w:val="003D57FC"/>
    <w:rsid w:val="003D582F"/>
    <w:rsid w:val="003D5A3D"/>
    <w:rsid w:val="003D5E35"/>
    <w:rsid w:val="003D6851"/>
    <w:rsid w:val="003D6937"/>
    <w:rsid w:val="003D72B4"/>
    <w:rsid w:val="003D73CF"/>
    <w:rsid w:val="003D77F6"/>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6D8"/>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2A5"/>
    <w:rsid w:val="00407447"/>
    <w:rsid w:val="004079F7"/>
    <w:rsid w:val="00407DC7"/>
    <w:rsid w:val="00407F1B"/>
    <w:rsid w:val="004100C1"/>
    <w:rsid w:val="0041026A"/>
    <w:rsid w:val="0041065E"/>
    <w:rsid w:val="004110EB"/>
    <w:rsid w:val="00411A0B"/>
    <w:rsid w:val="00411E2D"/>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7A"/>
    <w:rsid w:val="004337CE"/>
    <w:rsid w:val="00433A1B"/>
    <w:rsid w:val="00433B58"/>
    <w:rsid w:val="00433E00"/>
    <w:rsid w:val="00434046"/>
    <w:rsid w:val="00434BAA"/>
    <w:rsid w:val="00434BC9"/>
    <w:rsid w:val="00435055"/>
    <w:rsid w:val="00435491"/>
    <w:rsid w:val="004355DB"/>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8C9"/>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23EC"/>
    <w:rsid w:val="00452662"/>
    <w:rsid w:val="00452C98"/>
    <w:rsid w:val="00452FC3"/>
    <w:rsid w:val="004531CB"/>
    <w:rsid w:val="00453851"/>
    <w:rsid w:val="004539C0"/>
    <w:rsid w:val="004541AE"/>
    <w:rsid w:val="004543BC"/>
    <w:rsid w:val="00454638"/>
    <w:rsid w:val="00454958"/>
    <w:rsid w:val="00455441"/>
    <w:rsid w:val="00455D78"/>
    <w:rsid w:val="00455E15"/>
    <w:rsid w:val="00456091"/>
    <w:rsid w:val="00457136"/>
    <w:rsid w:val="00457552"/>
    <w:rsid w:val="004575C8"/>
    <w:rsid w:val="00460DE6"/>
    <w:rsid w:val="00460FF0"/>
    <w:rsid w:val="004613C6"/>
    <w:rsid w:val="00461822"/>
    <w:rsid w:val="00461A1F"/>
    <w:rsid w:val="00461E4A"/>
    <w:rsid w:val="00462215"/>
    <w:rsid w:val="0046284C"/>
    <w:rsid w:val="004628B0"/>
    <w:rsid w:val="00462B38"/>
    <w:rsid w:val="00462DE2"/>
    <w:rsid w:val="0046355F"/>
    <w:rsid w:val="004635FB"/>
    <w:rsid w:val="00463BFE"/>
    <w:rsid w:val="00463CC4"/>
    <w:rsid w:val="004643A6"/>
    <w:rsid w:val="0046441E"/>
    <w:rsid w:val="0046442E"/>
    <w:rsid w:val="004659CD"/>
    <w:rsid w:val="00465ACD"/>
    <w:rsid w:val="00465B1D"/>
    <w:rsid w:val="00465D0F"/>
    <w:rsid w:val="004662E4"/>
    <w:rsid w:val="004665CA"/>
    <w:rsid w:val="004669C0"/>
    <w:rsid w:val="004675A1"/>
    <w:rsid w:val="004675FB"/>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8DC"/>
    <w:rsid w:val="00475F5D"/>
    <w:rsid w:val="00476024"/>
    <w:rsid w:val="00476194"/>
    <w:rsid w:val="004765E2"/>
    <w:rsid w:val="004769C7"/>
    <w:rsid w:val="00476B75"/>
    <w:rsid w:val="00476DBB"/>
    <w:rsid w:val="00477925"/>
    <w:rsid w:val="00477E97"/>
    <w:rsid w:val="00480AB8"/>
    <w:rsid w:val="00481108"/>
    <w:rsid w:val="00481489"/>
    <w:rsid w:val="00481917"/>
    <w:rsid w:val="00481B7C"/>
    <w:rsid w:val="004822BC"/>
    <w:rsid w:val="00483581"/>
    <w:rsid w:val="004838EC"/>
    <w:rsid w:val="004842BC"/>
    <w:rsid w:val="0048474F"/>
    <w:rsid w:val="0048488F"/>
    <w:rsid w:val="00484D24"/>
    <w:rsid w:val="0048506D"/>
    <w:rsid w:val="004850F6"/>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593"/>
    <w:rsid w:val="0049596E"/>
    <w:rsid w:val="00495D2C"/>
    <w:rsid w:val="00495D51"/>
    <w:rsid w:val="00496511"/>
    <w:rsid w:val="00496673"/>
    <w:rsid w:val="00496AAE"/>
    <w:rsid w:val="00497C76"/>
    <w:rsid w:val="00497EEC"/>
    <w:rsid w:val="004A02B1"/>
    <w:rsid w:val="004A05A5"/>
    <w:rsid w:val="004A05CC"/>
    <w:rsid w:val="004A071F"/>
    <w:rsid w:val="004A0EEB"/>
    <w:rsid w:val="004A1561"/>
    <w:rsid w:val="004A1BD6"/>
    <w:rsid w:val="004A1D85"/>
    <w:rsid w:val="004A1F3A"/>
    <w:rsid w:val="004A287C"/>
    <w:rsid w:val="004A310C"/>
    <w:rsid w:val="004A32E0"/>
    <w:rsid w:val="004A37C1"/>
    <w:rsid w:val="004A41A8"/>
    <w:rsid w:val="004A48DB"/>
    <w:rsid w:val="004A4A37"/>
    <w:rsid w:val="004A4FC1"/>
    <w:rsid w:val="004A52BB"/>
    <w:rsid w:val="004A563E"/>
    <w:rsid w:val="004A5CE6"/>
    <w:rsid w:val="004A5E82"/>
    <w:rsid w:val="004A5F0D"/>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5FD"/>
    <w:rsid w:val="004B593D"/>
    <w:rsid w:val="004B5A64"/>
    <w:rsid w:val="004B66E0"/>
    <w:rsid w:val="004B6727"/>
    <w:rsid w:val="004B6733"/>
    <w:rsid w:val="004B72A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B75"/>
    <w:rsid w:val="004C4E17"/>
    <w:rsid w:val="004C4EE9"/>
    <w:rsid w:val="004C6233"/>
    <w:rsid w:val="004C69FB"/>
    <w:rsid w:val="004C6CD5"/>
    <w:rsid w:val="004C6EC2"/>
    <w:rsid w:val="004C7555"/>
    <w:rsid w:val="004C7771"/>
    <w:rsid w:val="004C7778"/>
    <w:rsid w:val="004C7A5B"/>
    <w:rsid w:val="004D03F2"/>
    <w:rsid w:val="004D0A8A"/>
    <w:rsid w:val="004D0AC4"/>
    <w:rsid w:val="004D0AD4"/>
    <w:rsid w:val="004D1493"/>
    <w:rsid w:val="004D159B"/>
    <w:rsid w:val="004D1ACE"/>
    <w:rsid w:val="004D1D74"/>
    <w:rsid w:val="004D20FF"/>
    <w:rsid w:val="004D24B2"/>
    <w:rsid w:val="004D3025"/>
    <w:rsid w:val="004D3907"/>
    <w:rsid w:val="004D3D71"/>
    <w:rsid w:val="004D3E3E"/>
    <w:rsid w:val="004D4796"/>
    <w:rsid w:val="004D5738"/>
    <w:rsid w:val="004D5B50"/>
    <w:rsid w:val="004D60BF"/>
    <w:rsid w:val="004D69BF"/>
    <w:rsid w:val="004D6D65"/>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E7E46"/>
    <w:rsid w:val="004F0875"/>
    <w:rsid w:val="004F0D7B"/>
    <w:rsid w:val="004F10BB"/>
    <w:rsid w:val="004F165A"/>
    <w:rsid w:val="004F18F1"/>
    <w:rsid w:val="004F1F7D"/>
    <w:rsid w:val="004F2414"/>
    <w:rsid w:val="004F338E"/>
    <w:rsid w:val="004F3B9F"/>
    <w:rsid w:val="004F3ECE"/>
    <w:rsid w:val="004F45E2"/>
    <w:rsid w:val="004F5260"/>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0A8"/>
    <w:rsid w:val="0051323D"/>
    <w:rsid w:val="005136CC"/>
    <w:rsid w:val="00513758"/>
    <w:rsid w:val="00513902"/>
    <w:rsid w:val="00513F6C"/>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4274"/>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C2"/>
    <w:rsid w:val="00540EE4"/>
    <w:rsid w:val="00541173"/>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261"/>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23F"/>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BFD"/>
    <w:rsid w:val="005640C1"/>
    <w:rsid w:val="005641D5"/>
    <w:rsid w:val="00564640"/>
    <w:rsid w:val="00564E15"/>
    <w:rsid w:val="0056500B"/>
    <w:rsid w:val="0056517B"/>
    <w:rsid w:val="00566630"/>
    <w:rsid w:val="00566821"/>
    <w:rsid w:val="005672F2"/>
    <w:rsid w:val="00567616"/>
    <w:rsid w:val="00567638"/>
    <w:rsid w:val="00567B3E"/>
    <w:rsid w:val="00567D60"/>
    <w:rsid w:val="005709D8"/>
    <w:rsid w:val="00570AF4"/>
    <w:rsid w:val="0057109D"/>
    <w:rsid w:val="005711CC"/>
    <w:rsid w:val="005715F2"/>
    <w:rsid w:val="00572082"/>
    <w:rsid w:val="00572496"/>
    <w:rsid w:val="00572A41"/>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D1A"/>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523"/>
    <w:rsid w:val="00593953"/>
    <w:rsid w:val="00593BBF"/>
    <w:rsid w:val="005941DA"/>
    <w:rsid w:val="0059433B"/>
    <w:rsid w:val="0059476D"/>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307"/>
    <w:rsid w:val="005B385F"/>
    <w:rsid w:val="005B3AAC"/>
    <w:rsid w:val="005B3E7D"/>
    <w:rsid w:val="005B4CDA"/>
    <w:rsid w:val="005B4CE9"/>
    <w:rsid w:val="005B507D"/>
    <w:rsid w:val="005B5472"/>
    <w:rsid w:val="005B586C"/>
    <w:rsid w:val="005B5C72"/>
    <w:rsid w:val="005B5CDB"/>
    <w:rsid w:val="005B65F9"/>
    <w:rsid w:val="005B6AD6"/>
    <w:rsid w:val="005B713A"/>
    <w:rsid w:val="005B725B"/>
    <w:rsid w:val="005C0747"/>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621"/>
    <w:rsid w:val="005C5958"/>
    <w:rsid w:val="005C5D0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8A1"/>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1E"/>
    <w:rsid w:val="005E1A6D"/>
    <w:rsid w:val="005E1E3C"/>
    <w:rsid w:val="005E1FB6"/>
    <w:rsid w:val="005E2A0C"/>
    <w:rsid w:val="005E2C44"/>
    <w:rsid w:val="005E2CCA"/>
    <w:rsid w:val="005E30C2"/>
    <w:rsid w:val="005E3339"/>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7DA"/>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2A9"/>
    <w:rsid w:val="00602658"/>
    <w:rsid w:val="00602758"/>
    <w:rsid w:val="00602D2B"/>
    <w:rsid w:val="006031F9"/>
    <w:rsid w:val="00603F5C"/>
    <w:rsid w:val="00604BFC"/>
    <w:rsid w:val="00604D18"/>
    <w:rsid w:val="00604D52"/>
    <w:rsid w:val="00604DB1"/>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E2"/>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C2B"/>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2FE"/>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57C5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6BB6"/>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4DA"/>
    <w:rsid w:val="00686532"/>
    <w:rsid w:val="00686555"/>
    <w:rsid w:val="0068696E"/>
    <w:rsid w:val="00686E1C"/>
    <w:rsid w:val="00687298"/>
    <w:rsid w:val="00687E5B"/>
    <w:rsid w:val="006908E8"/>
    <w:rsid w:val="00691494"/>
    <w:rsid w:val="00691E11"/>
    <w:rsid w:val="00691F4E"/>
    <w:rsid w:val="00692182"/>
    <w:rsid w:val="00692438"/>
    <w:rsid w:val="006929D8"/>
    <w:rsid w:val="0069396F"/>
    <w:rsid w:val="00693DA2"/>
    <w:rsid w:val="006947FE"/>
    <w:rsid w:val="00694D76"/>
    <w:rsid w:val="006950F2"/>
    <w:rsid w:val="00695165"/>
    <w:rsid w:val="0069528E"/>
    <w:rsid w:val="00695808"/>
    <w:rsid w:val="00695D8E"/>
    <w:rsid w:val="006961DC"/>
    <w:rsid w:val="00696CFA"/>
    <w:rsid w:val="00696FFF"/>
    <w:rsid w:val="00697A34"/>
    <w:rsid w:val="00697AE3"/>
    <w:rsid w:val="00697DFD"/>
    <w:rsid w:val="006A0118"/>
    <w:rsid w:val="006A04C0"/>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91E"/>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4C"/>
    <w:rsid w:val="006B4B97"/>
    <w:rsid w:val="006B4C3D"/>
    <w:rsid w:val="006B5100"/>
    <w:rsid w:val="006B5A76"/>
    <w:rsid w:val="006B5F7F"/>
    <w:rsid w:val="006B61AF"/>
    <w:rsid w:val="006B7000"/>
    <w:rsid w:val="006B7643"/>
    <w:rsid w:val="006B7CF1"/>
    <w:rsid w:val="006C089F"/>
    <w:rsid w:val="006C24F1"/>
    <w:rsid w:val="006C2582"/>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869"/>
    <w:rsid w:val="006C7BA6"/>
    <w:rsid w:val="006D04F7"/>
    <w:rsid w:val="006D1367"/>
    <w:rsid w:val="006D15A0"/>
    <w:rsid w:val="006D19E8"/>
    <w:rsid w:val="006D2113"/>
    <w:rsid w:val="006D213B"/>
    <w:rsid w:val="006D242C"/>
    <w:rsid w:val="006D2815"/>
    <w:rsid w:val="006D2A10"/>
    <w:rsid w:val="006D2B9D"/>
    <w:rsid w:val="006D2C29"/>
    <w:rsid w:val="006D2EC4"/>
    <w:rsid w:val="006D2EF4"/>
    <w:rsid w:val="006D34D6"/>
    <w:rsid w:val="006D391D"/>
    <w:rsid w:val="006D3E04"/>
    <w:rsid w:val="006D455A"/>
    <w:rsid w:val="006D47CA"/>
    <w:rsid w:val="006D48F7"/>
    <w:rsid w:val="006D545A"/>
    <w:rsid w:val="006D5CC8"/>
    <w:rsid w:val="006D632A"/>
    <w:rsid w:val="006D6A5D"/>
    <w:rsid w:val="006D6D66"/>
    <w:rsid w:val="006D74DC"/>
    <w:rsid w:val="006D7F91"/>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5A7"/>
    <w:rsid w:val="006F6045"/>
    <w:rsid w:val="006F6429"/>
    <w:rsid w:val="006F64CA"/>
    <w:rsid w:val="006F6EED"/>
    <w:rsid w:val="0070014B"/>
    <w:rsid w:val="00700FCA"/>
    <w:rsid w:val="0070215C"/>
    <w:rsid w:val="0070274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A32"/>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46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94"/>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BBB"/>
    <w:rsid w:val="00770CDB"/>
    <w:rsid w:val="00771164"/>
    <w:rsid w:val="00771327"/>
    <w:rsid w:val="007713D2"/>
    <w:rsid w:val="00772395"/>
    <w:rsid w:val="007724EB"/>
    <w:rsid w:val="0077287D"/>
    <w:rsid w:val="00772A5A"/>
    <w:rsid w:val="00773432"/>
    <w:rsid w:val="00773864"/>
    <w:rsid w:val="007744ED"/>
    <w:rsid w:val="00774B64"/>
    <w:rsid w:val="00775EA4"/>
    <w:rsid w:val="00775FC6"/>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400"/>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107E"/>
    <w:rsid w:val="007A23A5"/>
    <w:rsid w:val="007A25CA"/>
    <w:rsid w:val="007A29C3"/>
    <w:rsid w:val="007A30C2"/>
    <w:rsid w:val="007A31FB"/>
    <w:rsid w:val="007A3250"/>
    <w:rsid w:val="007A34D0"/>
    <w:rsid w:val="007A3540"/>
    <w:rsid w:val="007A4048"/>
    <w:rsid w:val="007A43A4"/>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B08"/>
    <w:rsid w:val="007B2CEF"/>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4E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EBE"/>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122"/>
    <w:rsid w:val="007F6228"/>
    <w:rsid w:val="007F6575"/>
    <w:rsid w:val="007F669A"/>
    <w:rsid w:val="007F6971"/>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27B13"/>
    <w:rsid w:val="00830EDC"/>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01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1B9"/>
    <w:rsid w:val="008754B0"/>
    <w:rsid w:val="00875C77"/>
    <w:rsid w:val="00875E0C"/>
    <w:rsid w:val="00875ECF"/>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3E70"/>
    <w:rsid w:val="00884098"/>
    <w:rsid w:val="008847AB"/>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638"/>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A84"/>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04C"/>
    <w:rsid w:val="008B5941"/>
    <w:rsid w:val="008B5DDF"/>
    <w:rsid w:val="008B5EE5"/>
    <w:rsid w:val="008B6300"/>
    <w:rsid w:val="008B6534"/>
    <w:rsid w:val="008B67FB"/>
    <w:rsid w:val="008B68AD"/>
    <w:rsid w:val="008B6B94"/>
    <w:rsid w:val="008B71EE"/>
    <w:rsid w:val="008B732B"/>
    <w:rsid w:val="008B79C1"/>
    <w:rsid w:val="008C025E"/>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569"/>
    <w:rsid w:val="008D3658"/>
    <w:rsid w:val="008D37AE"/>
    <w:rsid w:val="008D385B"/>
    <w:rsid w:val="008D39EE"/>
    <w:rsid w:val="008D3B7A"/>
    <w:rsid w:val="008D3C8F"/>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13F"/>
    <w:rsid w:val="008E52B7"/>
    <w:rsid w:val="008E55BC"/>
    <w:rsid w:val="008E55F4"/>
    <w:rsid w:val="008E57E5"/>
    <w:rsid w:val="008E60AB"/>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54"/>
    <w:rsid w:val="008F62E0"/>
    <w:rsid w:val="008F686C"/>
    <w:rsid w:val="008F718E"/>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8"/>
    <w:rsid w:val="00906F14"/>
    <w:rsid w:val="009102A9"/>
    <w:rsid w:val="0091086D"/>
    <w:rsid w:val="009110D2"/>
    <w:rsid w:val="00911593"/>
    <w:rsid w:val="009118B8"/>
    <w:rsid w:val="00911942"/>
    <w:rsid w:val="00911A6D"/>
    <w:rsid w:val="00911AF8"/>
    <w:rsid w:val="00911C8C"/>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135"/>
    <w:rsid w:val="00923233"/>
    <w:rsid w:val="00924A06"/>
    <w:rsid w:val="00924DEE"/>
    <w:rsid w:val="009253AF"/>
    <w:rsid w:val="00925FCD"/>
    <w:rsid w:val="009268B5"/>
    <w:rsid w:val="00926C56"/>
    <w:rsid w:val="00927814"/>
    <w:rsid w:val="009278A2"/>
    <w:rsid w:val="00930023"/>
    <w:rsid w:val="00930565"/>
    <w:rsid w:val="0093067D"/>
    <w:rsid w:val="00930914"/>
    <w:rsid w:val="00930F2A"/>
    <w:rsid w:val="00931546"/>
    <w:rsid w:val="0093158D"/>
    <w:rsid w:val="00931947"/>
    <w:rsid w:val="00931985"/>
    <w:rsid w:val="00931DAF"/>
    <w:rsid w:val="009322A5"/>
    <w:rsid w:val="00932916"/>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6FBA"/>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1F08"/>
    <w:rsid w:val="0095253B"/>
    <w:rsid w:val="00952641"/>
    <w:rsid w:val="0095271D"/>
    <w:rsid w:val="00952AD0"/>
    <w:rsid w:val="00952D04"/>
    <w:rsid w:val="00952ED8"/>
    <w:rsid w:val="0095301A"/>
    <w:rsid w:val="009530F1"/>
    <w:rsid w:val="00953447"/>
    <w:rsid w:val="0095364A"/>
    <w:rsid w:val="0095367C"/>
    <w:rsid w:val="00953E23"/>
    <w:rsid w:val="009540D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69"/>
    <w:rsid w:val="00990EAB"/>
    <w:rsid w:val="009910D7"/>
    <w:rsid w:val="009911A9"/>
    <w:rsid w:val="009918FD"/>
    <w:rsid w:val="00991AE5"/>
    <w:rsid w:val="00991B88"/>
    <w:rsid w:val="00991F7D"/>
    <w:rsid w:val="009924EE"/>
    <w:rsid w:val="00992723"/>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3EE4"/>
    <w:rsid w:val="009A403D"/>
    <w:rsid w:val="009A43A9"/>
    <w:rsid w:val="009A43F0"/>
    <w:rsid w:val="009A4553"/>
    <w:rsid w:val="009A4D19"/>
    <w:rsid w:val="009A4FAA"/>
    <w:rsid w:val="009A5183"/>
    <w:rsid w:val="009A51A5"/>
    <w:rsid w:val="009A542D"/>
    <w:rsid w:val="009A552A"/>
    <w:rsid w:val="009A579D"/>
    <w:rsid w:val="009A5993"/>
    <w:rsid w:val="009A625D"/>
    <w:rsid w:val="009A64A9"/>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12"/>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2F39"/>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7BA"/>
    <w:rsid w:val="009E2F3C"/>
    <w:rsid w:val="009E3297"/>
    <w:rsid w:val="009E32DF"/>
    <w:rsid w:val="009E3B8F"/>
    <w:rsid w:val="009E3EAB"/>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29"/>
    <w:rsid w:val="009F12B4"/>
    <w:rsid w:val="009F1A93"/>
    <w:rsid w:val="009F1C7B"/>
    <w:rsid w:val="009F1E73"/>
    <w:rsid w:val="009F24AC"/>
    <w:rsid w:val="009F31C7"/>
    <w:rsid w:val="009F3748"/>
    <w:rsid w:val="009F41AE"/>
    <w:rsid w:val="009F41F3"/>
    <w:rsid w:val="009F4DFD"/>
    <w:rsid w:val="009F5222"/>
    <w:rsid w:val="009F675E"/>
    <w:rsid w:val="009F6824"/>
    <w:rsid w:val="009F6BA5"/>
    <w:rsid w:val="009F734F"/>
    <w:rsid w:val="009F7489"/>
    <w:rsid w:val="009F7810"/>
    <w:rsid w:val="009F7E83"/>
    <w:rsid w:val="00A007C0"/>
    <w:rsid w:val="00A00EC1"/>
    <w:rsid w:val="00A0136E"/>
    <w:rsid w:val="00A01F53"/>
    <w:rsid w:val="00A01FD4"/>
    <w:rsid w:val="00A02300"/>
    <w:rsid w:val="00A02EEC"/>
    <w:rsid w:val="00A03319"/>
    <w:rsid w:val="00A03495"/>
    <w:rsid w:val="00A03519"/>
    <w:rsid w:val="00A03CB5"/>
    <w:rsid w:val="00A04070"/>
    <w:rsid w:val="00A04633"/>
    <w:rsid w:val="00A047BF"/>
    <w:rsid w:val="00A048DA"/>
    <w:rsid w:val="00A04E25"/>
    <w:rsid w:val="00A05022"/>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947"/>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999"/>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629"/>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59A"/>
    <w:rsid w:val="00A57843"/>
    <w:rsid w:val="00A57ABB"/>
    <w:rsid w:val="00A57C1F"/>
    <w:rsid w:val="00A57D2F"/>
    <w:rsid w:val="00A605BD"/>
    <w:rsid w:val="00A605CC"/>
    <w:rsid w:val="00A610CB"/>
    <w:rsid w:val="00A6117A"/>
    <w:rsid w:val="00A61282"/>
    <w:rsid w:val="00A615DE"/>
    <w:rsid w:val="00A62258"/>
    <w:rsid w:val="00A62F07"/>
    <w:rsid w:val="00A63D40"/>
    <w:rsid w:val="00A63D47"/>
    <w:rsid w:val="00A64038"/>
    <w:rsid w:val="00A64066"/>
    <w:rsid w:val="00A64F9C"/>
    <w:rsid w:val="00A655C7"/>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AA1"/>
    <w:rsid w:val="00A95DE2"/>
    <w:rsid w:val="00A964AB"/>
    <w:rsid w:val="00A964E1"/>
    <w:rsid w:val="00A96F31"/>
    <w:rsid w:val="00A971AE"/>
    <w:rsid w:val="00A974B8"/>
    <w:rsid w:val="00AA0019"/>
    <w:rsid w:val="00AA011E"/>
    <w:rsid w:val="00AA039B"/>
    <w:rsid w:val="00AA03A5"/>
    <w:rsid w:val="00AA0F48"/>
    <w:rsid w:val="00AA1483"/>
    <w:rsid w:val="00AA15DE"/>
    <w:rsid w:val="00AA2211"/>
    <w:rsid w:val="00AA25AD"/>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1ED"/>
    <w:rsid w:val="00AB33D5"/>
    <w:rsid w:val="00AB344B"/>
    <w:rsid w:val="00AB3489"/>
    <w:rsid w:val="00AB3651"/>
    <w:rsid w:val="00AB3802"/>
    <w:rsid w:val="00AB3EEC"/>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2F2"/>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2D"/>
    <w:rsid w:val="00AF4DAF"/>
    <w:rsid w:val="00AF5162"/>
    <w:rsid w:val="00AF580B"/>
    <w:rsid w:val="00AF5857"/>
    <w:rsid w:val="00AF5CDC"/>
    <w:rsid w:val="00AF780F"/>
    <w:rsid w:val="00AF7D03"/>
    <w:rsid w:val="00AF7DAB"/>
    <w:rsid w:val="00AF7FCD"/>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C15"/>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2FB"/>
    <w:rsid w:val="00B15488"/>
    <w:rsid w:val="00B160B6"/>
    <w:rsid w:val="00B16633"/>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942"/>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AF"/>
    <w:rsid w:val="00B662CE"/>
    <w:rsid w:val="00B66519"/>
    <w:rsid w:val="00B6686F"/>
    <w:rsid w:val="00B66992"/>
    <w:rsid w:val="00B66A59"/>
    <w:rsid w:val="00B66BB2"/>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2C1"/>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2D0"/>
    <w:rsid w:val="00BA64F2"/>
    <w:rsid w:val="00BA6988"/>
    <w:rsid w:val="00BA6C3B"/>
    <w:rsid w:val="00BA78D5"/>
    <w:rsid w:val="00BA7C4E"/>
    <w:rsid w:val="00BA7EAF"/>
    <w:rsid w:val="00BB01D0"/>
    <w:rsid w:val="00BB0879"/>
    <w:rsid w:val="00BB0E0D"/>
    <w:rsid w:val="00BB0FE9"/>
    <w:rsid w:val="00BB16C9"/>
    <w:rsid w:val="00BB17B7"/>
    <w:rsid w:val="00BB17BF"/>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62"/>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9E1"/>
    <w:rsid w:val="00BD1F08"/>
    <w:rsid w:val="00BD1F1B"/>
    <w:rsid w:val="00BD279D"/>
    <w:rsid w:val="00BD2825"/>
    <w:rsid w:val="00BD2ACA"/>
    <w:rsid w:val="00BD308C"/>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55B"/>
    <w:rsid w:val="00BE37DD"/>
    <w:rsid w:val="00BE3BA3"/>
    <w:rsid w:val="00BE457E"/>
    <w:rsid w:val="00BE49AC"/>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A9E"/>
    <w:rsid w:val="00BF0B5B"/>
    <w:rsid w:val="00BF0EA8"/>
    <w:rsid w:val="00BF1885"/>
    <w:rsid w:val="00BF1A02"/>
    <w:rsid w:val="00BF1C9B"/>
    <w:rsid w:val="00BF1F61"/>
    <w:rsid w:val="00BF2674"/>
    <w:rsid w:val="00BF28E1"/>
    <w:rsid w:val="00BF28E8"/>
    <w:rsid w:val="00BF300A"/>
    <w:rsid w:val="00BF306E"/>
    <w:rsid w:val="00BF317E"/>
    <w:rsid w:val="00BF3283"/>
    <w:rsid w:val="00BF3C6F"/>
    <w:rsid w:val="00BF3F85"/>
    <w:rsid w:val="00BF4081"/>
    <w:rsid w:val="00BF451E"/>
    <w:rsid w:val="00BF4755"/>
    <w:rsid w:val="00BF4951"/>
    <w:rsid w:val="00BF5A2E"/>
    <w:rsid w:val="00BF5C41"/>
    <w:rsid w:val="00BF5DE9"/>
    <w:rsid w:val="00BF5EB5"/>
    <w:rsid w:val="00BF5F9C"/>
    <w:rsid w:val="00BF5FEC"/>
    <w:rsid w:val="00BF623D"/>
    <w:rsid w:val="00BF7048"/>
    <w:rsid w:val="00BF7066"/>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B3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1F9"/>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7F6"/>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542"/>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156"/>
    <w:rsid w:val="00C675A5"/>
    <w:rsid w:val="00C676D5"/>
    <w:rsid w:val="00C703E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6BEA"/>
    <w:rsid w:val="00C77093"/>
    <w:rsid w:val="00C7709D"/>
    <w:rsid w:val="00C775DB"/>
    <w:rsid w:val="00C779E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0D3B"/>
    <w:rsid w:val="00C91497"/>
    <w:rsid w:val="00C919A2"/>
    <w:rsid w:val="00C91E45"/>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2A6E"/>
    <w:rsid w:val="00CB2AF6"/>
    <w:rsid w:val="00CB32C4"/>
    <w:rsid w:val="00CB32D4"/>
    <w:rsid w:val="00CB3420"/>
    <w:rsid w:val="00CB3464"/>
    <w:rsid w:val="00CB47B7"/>
    <w:rsid w:val="00CB4C74"/>
    <w:rsid w:val="00CB4DF0"/>
    <w:rsid w:val="00CB4E3E"/>
    <w:rsid w:val="00CB5C92"/>
    <w:rsid w:val="00CB5D03"/>
    <w:rsid w:val="00CB6129"/>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13B"/>
    <w:rsid w:val="00CD2DDD"/>
    <w:rsid w:val="00CD30C6"/>
    <w:rsid w:val="00CD3290"/>
    <w:rsid w:val="00CD35F2"/>
    <w:rsid w:val="00CD3DC3"/>
    <w:rsid w:val="00CD3DDE"/>
    <w:rsid w:val="00CD3EC7"/>
    <w:rsid w:val="00CD42BB"/>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5BC"/>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54CA"/>
    <w:rsid w:val="00CF6527"/>
    <w:rsid w:val="00CF6791"/>
    <w:rsid w:val="00CF7148"/>
    <w:rsid w:val="00D007BE"/>
    <w:rsid w:val="00D00950"/>
    <w:rsid w:val="00D016DB"/>
    <w:rsid w:val="00D01D7B"/>
    <w:rsid w:val="00D01D86"/>
    <w:rsid w:val="00D01F51"/>
    <w:rsid w:val="00D02090"/>
    <w:rsid w:val="00D023B7"/>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8D6"/>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2EBF"/>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924"/>
    <w:rsid w:val="00D50AAB"/>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D42"/>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1E8F"/>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3D6"/>
    <w:rsid w:val="00D907C9"/>
    <w:rsid w:val="00D91343"/>
    <w:rsid w:val="00D9142A"/>
    <w:rsid w:val="00D91B1E"/>
    <w:rsid w:val="00D92352"/>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009"/>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5E2E"/>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B3F"/>
    <w:rsid w:val="00DD0E15"/>
    <w:rsid w:val="00DD2A16"/>
    <w:rsid w:val="00DD2CEC"/>
    <w:rsid w:val="00DD3010"/>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C97"/>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713"/>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0C"/>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3C0"/>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0EC8"/>
    <w:rsid w:val="00E41339"/>
    <w:rsid w:val="00E41A7C"/>
    <w:rsid w:val="00E41DEA"/>
    <w:rsid w:val="00E41FB5"/>
    <w:rsid w:val="00E4227D"/>
    <w:rsid w:val="00E4243A"/>
    <w:rsid w:val="00E42571"/>
    <w:rsid w:val="00E43F31"/>
    <w:rsid w:val="00E43FE4"/>
    <w:rsid w:val="00E44459"/>
    <w:rsid w:val="00E4451D"/>
    <w:rsid w:val="00E44CCB"/>
    <w:rsid w:val="00E44D4F"/>
    <w:rsid w:val="00E453C2"/>
    <w:rsid w:val="00E454AA"/>
    <w:rsid w:val="00E4564A"/>
    <w:rsid w:val="00E45AB8"/>
    <w:rsid w:val="00E45B32"/>
    <w:rsid w:val="00E45D61"/>
    <w:rsid w:val="00E45E19"/>
    <w:rsid w:val="00E45F24"/>
    <w:rsid w:val="00E461CE"/>
    <w:rsid w:val="00E46845"/>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5A13"/>
    <w:rsid w:val="00E5670B"/>
    <w:rsid w:val="00E5697E"/>
    <w:rsid w:val="00E575C9"/>
    <w:rsid w:val="00E57B93"/>
    <w:rsid w:val="00E61033"/>
    <w:rsid w:val="00E613CF"/>
    <w:rsid w:val="00E618C9"/>
    <w:rsid w:val="00E61AF5"/>
    <w:rsid w:val="00E629C6"/>
    <w:rsid w:val="00E63014"/>
    <w:rsid w:val="00E6323F"/>
    <w:rsid w:val="00E639F3"/>
    <w:rsid w:val="00E63C5C"/>
    <w:rsid w:val="00E642D0"/>
    <w:rsid w:val="00E64517"/>
    <w:rsid w:val="00E64DE0"/>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4E3"/>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935"/>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070"/>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1D0F"/>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21A"/>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3A"/>
    <w:rsid w:val="00F02586"/>
    <w:rsid w:val="00F02766"/>
    <w:rsid w:val="00F0296F"/>
    <w:rsid w:val="00F03285"/>
    <w:rsid w:val="00F036F1"/>
    <w:rsid w:val="00F039F7"/>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79"/>
    <w:rsid w:val="00F213C8"/>
    <w:rsid w:val="00F21460"/>
    <w:rsid w:val="00F2173A"/>
    <w:rsid w:val="00F22201"/>
    <w:rsid w:val="00F22E65"/>
    <w:rsid w:val="00F23488"/>
    <w:rsid w:val="00F23B19"/>
    <w:rsid w:val="00F23B29"/>
    <w:rsid w:val="00F23E57"/>
    <w:rsid w:val="00F241BF"/>
    <w:rsid w:val="00F2421F"/>
    <w:rsid w:val="00F24340"/>
    <w:rsid w:val="00F24581"/>
    <w:rsid w:val="00F245D7"/>
    <w:rsid w:val="00F24986"/>
    <w:rsid w:val="00F24BB1"/>
    <w:rsid w:val="00F24C09"/>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1A"/>
    <w:rsid w:val="00F31CDA"/>
    <w:rsid w:val="00F31EC0"/>
    <w:rsid w:val="00F324A4"/>
    <w:rsid w:val="00F32779"/>
    <w:rsid w:val="00F3305C"/>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26C"/>
    <w:rsid w:val="00F75471"/>
    <w:rsid w:val="00F75822"/>
    <w:rsid w:val="00F758DF"/>
    <w:rsid w:val="00F76025"/>
    <w:rsid w:val="00F761D8"/>
    <w:rsid w:val="00F7620F"/>
    <w:rsid w:val="00F76B0C"/>
    <w:rsid w:val="00F77D41"/>
    <w:rsid w:val="00F80917"/>
    <w:rsid w:val="00F80D04"/>
    <w:rsid w:val="00F8129E"/>
    <w:rsid w:val="00F817B8"/>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318"/>
    <w:rsid w:val="00F86817"/>
    <w:rsid w:val="00F86D87"/>
    <w:rsid w:val="00F86E78"/>
    <w:rsid w:val="00F87105"/>
    <w:rsid w:val="00F9078F"/>
    <w:rsid w:val="00F90B78"/>
    <w:rsid w:val="00F9146C"/>
    <w:rsid w:val="00F91661"/>
    <w:rsid w:val="00F9190C"/>
    <w:rsid w:val="00F91B1A"/>
    <w:rsid w:val="00F9231F"/>
    <w:rsid w:val="00F9258B"/>
    <w:rsid w:val="00F92E3C"/>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973"/>
    <w:rsid w:val="00FB13F6"/>
    <w:rsid w:val="00FB16C8"/>
    <w:rsid w:val="00FB1977"/>
    <w:rsid w:val="00FB21D9"/>
    <w:rsid w:val="00FB2FA1"/>
    <w:rsid w:val="00FB3893"/>
    <w:rsid w:val="00FB3FCF"/>
    <w:rsid w:val="00FB4C8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581"/>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BB"/>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492"/>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23B"/>
    <w:rsid w:val="00FF534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rsid w:val="00F817B8"/>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520386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2027008">
      <w:bodyDiv w:val="1"/>
      <w:marLeft w:val="0"/>
      <w:marRight w:val="0"/>
      <w:marTop w:val="0"/>
      <w:marBottom w:val="0"/>
      <w:divBdr>
        <w:top w:val="none" w:sz="0" w:space="0" w:color="auto"/>
        <w:left w:val="none" w:sz="0" w:space="0" w:color="auto"/>
        <w:bottom w:val="none" w:sz="0" w:space="0" w:color="auto"/>
        <w:right w:val="none" w:sz="0" w:space="0" w:color="auto"/>
      </w:divBdr>
      <w:divsChild>
        <w:div w:id="1905725362">
          <w:marLeft w:val="360"/>
          <w:marRight w:val="0"/>
          <w:marTop w:val="0"/>
          <w:marBottom w:val="0"/>
          <w:divBdr>
            <w:top w:val="none" w:sz="0" w:space="0" w:color="auto"/>
            <w:left w:val="none" w:sz="0" w:space="0" w:color="auto"/>
            <w:bottom w:val="none" w:sz="0" w:space="0" w:color="auto"/>
            <w:right w:val="none" w:sz="0" w:space="0" w:color="auto"/>
          </w:divBdr>
        </w:div>
        <w:div w:id="323244497">
          <w:marLeft w:val="360"/>
          <w:marRight w:val="0"/>
          <w:marTop w:val="0"/>
          <w:marBottom w:val="0"/>
          <w:divBdr>
            <w:top w:val="none" w:sz="0" w:space="0" w:color="auto"/>
            <w:left w:val="none" w:sz="0" w:space="0" w:color="auto"/>
            <w:bottom w:val="none" w:sz="0" w:space="0" w:color="auto"/>
            <w:right w:val="none" w:sz="0" w:space="0" w:color="auto"/>
          </w:divBdr>
        </w:div>
        <w:div w:id="1958559433">
          <w:marLeft w:val="360"/>
          <w:marRight w:val="0"/>
          <w:marTop w:val="0"/>
          <w:marBottom w:val="0"/>
          <w:divBdr>
            <w:top w:val="none" w:sz="0" w:space="0" w:color="auto"/>
            <w:left w:val="none" w:sz="0" w:space="0" w:color="auto"/>
            <w:bottom w:val="none" w:sz="0" w:space="0" w:color="auto"/>
            <w:right w:val="none" w:sz="0" w:space="0" w:color="auto"/>
          </w:divBdr>
        </w:div>
        <w:div w:id="1481772998">
          <w:marLeft w:val="360"/>
          <w:marRight w:val="0"/>
          <w:marTop w:val="0"/>
          <w:marBottom w:val="0"/>
          <w:divBdr>
            <w:top w:val="none" w:sz="0" w:space="0" w:color="auto"/>
            <w:left w:val="none" w:sz="0" w:space="0" w:color="auto"/>
            <w:bottom w:val="none" w:sz="0" w:space="0" w:color="auto"/>
            <w:right w:val="none" w:sz="0" w:space="0" w:color="auto"/>
          </w:divBdr>
        </w:div>
        <w:div w:id="1126659282">
          <w:marLeft w:val="360"/>
          <w:marRight w:val="0"/>
          <w:marTop w:val="0"/>
          <w:marBottom w:val="0"/>
          <w:divBdr>
            <w:top w:val="none" w:sz="0" w:space="0" w:color="auto"/>
            <w:left w:val="none" w:sz="0" w:space="0" w:color="auto"/>
            <w:bottom w:val="none" w:sz="0" w:space="0" w:color="auto"/>
            <w:right w:val="none" w:sz="0" w:space="0" w:color="auto"/>
          </w:divBdr>
        </w:div>
        <w:div w:id="336344956">
          <w:marLeft w:val="360"/>
          <w:marRight w:val="0"/>
          <w:marTop w:val="0"/>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88375478">
      <w:bodyDiv w:val="1"/>
      <w:marLeft w:val="0"/>
      <w:marRight w:val="0"/>
      <w:marTop w:val="0"/>
      <w:marBottom w:val="0"/>
      <w:divBdr>
        <w:top w:val="none" w:sz="0" w:space="0" w:color="auto"/>
        <w:left w:val="none" w:sz="0" w:space="0" w:color="auto"/>
        <w:bottom w:val="none" w:sz="0" w:space="0" w:color="auto"/>
        <w:right w:val="none" w:sz="0" w:space="0" w:color="auto"/>
      </w:divBdr>
      <w:divsChild>
        <w:div w:id="168568420">
          <w:marLeft w:val="360"/>
          <w:marRight w:val="0"/>
          <w:marTop w:val="0"/>
          <w:marBottom w:val="0"/>
          <w:divBdr>
            <w:top w:val="none" w:sz="0" w:space="0" w:color="auto"/>
            <w:left w:val="none" w:sz="0" w:space="0" w:color="auto"/>
            <w:bottom w:val="none" w:sz="0" w:space="0" w:color="auto"/>
            <w:right w:val="none" w:sz="0" w:space="0" w:color="auto"/>
          </w:divBdr>
        </w:div>
        <w:div w:id="1374378297">
          <w:marLeft w:val="360"/>
          <w:marRight w:val="0"/>
          <w:marTop w:val="0"/>
          <w:marBottom w:val="0"/>
          <w:divBdr>
            <w:top w:val="none" w:sz="0" w:space="0" w:color="auto"/>
            <w:left w:val="none" w:sz="0" w:space="0" w:color="auto"/>
            <w:bottom w:val="none" w:sz="0" w:space="0" w:color="auto"/>
            <w:right w:val="none" w:sz="0" w:space="0" w:color="auto"/>
          </w:divBdr>
        </w:div>
        <w:div w:id="1822118353">
          <w:marLeft w:val="360"/>
          <w:marRight w:val="0"/>
          <w:marTop w:val="0"/>
          <w:marBottom w:val="0"/>
          <w:divBdr>
            <w:top w:val="none" w:sz="0" w:space="0" w:color="auto"/>
            <w:left w:val="none" w:sz="0" w:space="0" w:color="auto"/>
            <w:bottom w:val="none" w:sz="0" w:space="0" w:color="auto"/>
            <w:right w:val="none" w:sz="0" w:space="0" w:color="auto"/>
          </w:divBdr>
        </w:div>
        <w:div w:id="454644053">
          <w:marLeft w:val="360"/>
          <w:marRight w:val="0"/>
          <w:marTop w:val="0"/>
          <w:marBottom w:val="0"/>
          <w:divBdr>
            <w:top w:val="none" w:sz="0" w:space="0" w:color="auto"/>
            <w:left w:val="none" w:sz="0" w:space="0" w:color="auto"/>
            <w:bottom w:val="none" w:sz="0" w:space="0" w:color="auto"/>
            <w:right w:val="none" w:sz="0" w:space="0" w:color="auto"/>
          </w:divBdr>
        </w:div>
        <w:div w:id="1930892691">
          <w:marLeft w:val="360"/>
          <w:marRight w:val="0"/>
          <w:marTop w:val="0"/>
          <w:marBottom w:val="0"/>
          <w:divBdr>
            <w:top w:val="none" w:sz="0" w:space="0" w:color="auto"/>
            <w:left w:val="none" w:sz="0" w:space="0" w:color="auto"/>
            <w:bottom w:val="none" w:sz="0" w:space="0" w:color="auto"/>
            <w:right w:val="none" w:sz="0" w:space="0" w:color="auto"/>
          </w:divBdr>
        </w:div>
        <w:div w:id="270555129">
          <w:marLeft w:val="360"/>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80737133">
      <w:bodyDiv w:val="1"/>
      <w:marLeft w:val="0"/>
      <w:marRight w:val="0"/>
      <w:marTop w:val="0"/>
      <w:marBottom w:val="0"/>
      <w:divBdr>
        <w:top w:val="none" w:sz="0" w:space="0" w:color="auto"/>
        <w:left w:val="none" w:sz="0" w:space="0" w:color="auto"/>
        <w:bottom w:val="none" w:sz="0" w:space="0" w:color="auto"/>
        <w:right w:val="none" w:sz="0" w:space="0" w:color="auto"/>
      </w:divBdr>
      <w:divsChild>
        <w:div w:id="144585942">
          <w:marLeft w:val="360"/>
          <w:marRight w:val="0"/>
          <w:marTop w:val="0"/>
          <w:marBottom w:val="0"/>
          <w:divBdr>
            <w:top w:val="none" w:sz="0" w:space="0" w:color="auto"/>
            <w:left w:val="none" w:sz="0" w:space="0" w:color="auto"/>
            <w:bottom w:val="none" w:sz="0" w:space="0" w:color="auto"/>
            <w:right w:val="none" w:sz="0" w:space="0" w:color="auto"/>
          </w:divBdr>
        </w:div>
        <w:div w:id="1444496801">
          <w:marLeft w:val="360"/>
          <w:marRight w:val="0"/>
          <w:marTop w:val="0"/>
          <w:marBottom w:val="0"/>
          <w:divBdr>
            <w:top w:val="none" w:sz="0" w:space="0" w:color="auto"/>
            <w:left w:val="none" w:sz="0" w:space="0" w:color="auto"/>
            <w:bottom w:val="none" w:sz="0" w:space="0" w:color="auto"/>
            <w:right w:val="none" w:sz="0" w:space="0" w:color="auto"/>
          </w:divBdr>
        </w:div>
        <w:div w:id="815493698">
          <w:marLeft w:val="360"/>
          <w:marRight w:val="0"/>
          <w:marTop w:val="0"/>
          <w:marBottom w:val="0"/>
          <w:divBdr>
            <w:top w:val="none" w:sz="0" w:space="0" w:color="auto"/>
            <w:left w:val="none" w:sz="0" w:space="0" w:color="auto"/>
            <w:bottom w:val="none" w:sz="0" w:space="0" w:color="auto"/>
            <w:right w:val="none" w:sz="0" w:space="0" w:color="auto"/>
          </w:divBdr>
        </w:div>
        <w:div w:id="820001767">
          <w:marLeft w:val="36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8773203">
      <w:bodyDiv w:val="1"/>
      <w:marLeft w:val="0"/>
      <w:marRight w:val="0"/>
      <w:marTop w:val="0"/>
      <w:marBottom w:val="0"/>
      <w:divBdr>
        <w:top w:val="none" w:sz="0" w:space="0" w:color="auto"/>
        <w:left w:val="none" w:sz="0" w:space="0" w:color="auto"/>
        <w:bottom w:val="none" w:sz="0" w:space="0" w:color="auto"/>
        <w:right w:val="none" w:sz="0" w:space="0" w:color="auto"/>
      </w:divBdr>
      <w:divsChild>
        <w:div w:id="917207855">
          <w:marLeft w:val="360"/>
          <w:marRight w:val="0"/>
          <w:marTop w:val="0"/>
          <w:marBottom w:val="0"/>
          <w:divBdr>
            <w:top w:val="none" w:sz="0" w:space="0" w:color="auto"/>
            <w:left w:val="none" w:sz="0" w:space="0" w:color="auto"/>
            <w:bottom w:val="none" w:sz="0" w:space="0" w:color="auto"/>
            <w:right w:val="none" w:sz="0" w:space="0" w:color="auto"/>
          </w:divBdr>
        </w:div>
        <w:div w:id="663438614">
          <w:marLeft w:val="360"/>
          <w:marRight w:val="0"/>
          <w:marTop w:val="0"/>
          <w:marBottom w:val="0"/>
          <w:divBdr>
            <w:top w:val="none" w:sz="0" w:space="0" w:color="auto"/>
            <w:left w:val="none" w:sz="0" w:space="0" w:color="auto"/>
            <w:bottom w:val="none" w:sz="0" w:space="0" w:color="auto"/>
            <w:right w:val="none" w:sz="0" w:space="0" w:color="auto"/>
          </w:divBdr>
        </w:div>
        <w:div w:id="1825244655">
          <w:marLeft w:val="360"/>
          <w:marRight w:val="0"/>
          <w:marTop w:val="0"/>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5099695">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6630339">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41902585">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07054109">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7143176">
      <w:bodyDiv w:val="1"/>
      <w:marLeft w:val="0"/>
      <w:marRight w:val="0"/>
      <w:marTop w:val="0"/>
      <w:marBottom w:val="0"/>
      <w:divBdr>
        <w:top w:val="none" w:sz="0" w:space="0" w:color="auto"/>
        <w:left w:val="none" w:sz="0" w:space="0" w:color="auto"/>
        <w:bottom w:val="none" w:sz="0" w:space="0" w:color="auto"/>
        <w:right w:val="none" w:sz="0" w:space="0" w:color="auto"/>
      </w:divBdr>
      <w:divsChild>
        <w:div w:id="1944846658">
          <w:marLeft w:val="360"/>
          <w:marRight w:val="0"/>
          <w:marTop w:val="0"/>
          <w:marBottom w:val="0"/>
          <w:divBdr>
            <w:top w:val="none" w:sz="0" w:space="0" w:color="auto"/>
            <w:left w:val="none" w:sz="0" w:space="0" w:color="auto"/>
            <w:bottom w:val="none" w:sz="0" w:space="0" w:color="auto"/>
            <w:right w:val="none" w:sz="0" w:space="0" w:color="auto"/>
          </w:divBdr>
        </w:div>
        <w:div w:id="33384315">
          <w:marLeft w:val="360"/>
          <w:marRight w:val="0"/>
          <w:marTop w:val="0"/>
          <w:marBottom w:val="0"/>
          <w:divBdr>
            <w:top w:val="none" w:sz="0" w:space="0" w:color="auto"/>
            <w:left w:val="none" w:sz="0" w:space="0" w:color="auto"/>
            <w:bottom w:val="none" w:sz="0" w:space="0" w:color="auto"/>
            <w:right w:val="none" w:sz="0" w:space="0" w:color="auto"/>
          </w:divBdr>
        </w:div>
        <w:div w:id="1746760696">
          <w:marLeft w:val="360"/>
          <w:marRight w:val="0"/>
          <w:marTop w:val="0"/>
          <w:marBottom w:val="0"/>
          <w:divBdr>
            <w:top w:val="none" w:sz="0" w:space="0" w:color="auto"/>
            <w:left w:val="none" w:sz="0" w:space="0" w:color="auto"/>
            <w:bottom w:val="none" w:sz="0" w:space="0" w:color="auto"/>
            <w:right w:val="none" w:sz="0" w:space="0" w:color="auto"/>
          </w:divBdr>
        </w:div>
        <w:div w:id="2036495640">
          <w:marLeft w:val="360"/>
          <w:marRight w:val="0"/>
          <w:marTop w:val="0"/>
          <w:marBottom w:val="0"/>
          <w:divBdr>
            <w:top w:val="none" w:sz="0" w:space="0" w:color="auto"/>
            <w:left w:val="none" w:sz="0" w:space="0" w:color="auto"/>
            <w:bottom w:val="none" w:sz="0" w:space="0" w:color="auto"/>
            <w:right w:val="none" w:sz="0" w:space="0" w:color="auto"/>
          </w:divBdr>
        </w:div>
        <w:div w:id="780496042">
          <w:marLeft w:val="360"/>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1023622">
      <w:bodyDiv w:val="1"/>
      <w:marLeft w:val="0"/>
      <w:marRight w:val="0"/>
      <w:marTop w:val="0"/>
      <w:marBottom w:val="0"/>
      <w:divBdr>
        <w:top w:val="none" w:sz="0" w:space="0" w:color="auto"/>
        <w:left w:val="none" w:sz="0" w:space="0" w:color="auto"/>
        <w:bottom w:val="none" w:sz="0" w:space="0" w:color="auto"/>
        <w:right w:val="none" w:sz="0" w:space="0" w:color="auto"/>
      </w:divBdr>
    </w:div>
    <w:div w:id="1428694399">
      <w:bodyDiv w:val="1"/>
      <w:marLeft w:val="0"/>
      <w:marRight w:val="0"/>
      <w:marTop w:val="0"/>
      <w:marBottom w:val="0"/>
      <w:divBdr>
        <w:top w:val="none" w:sz="0" w:space="0" w:color="auto"/>
        <w:left w:val="none" w:sz="0" w:space="0" w:color="auto"/>
        <w:bottom w:val="none" w:sz="0" w:space="0" w:color="auto"/>
        <w:right w:val="none" w:sz="0" w:space="0" w:color="auto"/>
      </w:divBdr>
    </w:div>
    <w:div w:id="1435322407">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461938">
      <w:bodyDiv w:val="1"/>
      <w:marLeft w:val="0"/>
      <w:marRight w:val="0"/>
      <w:marTop w:val="0"/>
      <w:marBottom w:val="0"/>
      <w:divBdr>
        <w:top w:val="none" w:sz="0" w:space="0" w:color="auto"/>
        <w:left w:val="none" w:sz="0" w:space="0" w:color="auto"/>
        <w:bottom w:val="none" w:sz="0" w:space="0" w:color="auto"/>
        <w:right w:val="none" w:sz="0" w:space="0" w:color="auto"/>
      </w:divBdr>
      <w:divsChild>
        <w:div w:id="905190290">
          <w:marLeft w:val="360"/>
          <w:marRight w:val="0"/>
          <w:marTop w:val="0"/>
          <w:marBottom w:val="0"/>
          <w:divBdr>
            <w:top w:val="none" w:sz="0" w:space="0" w:color="auto"/>
            <w:left w:val="none" w:sz="0" w:space="0" w:color="auto"/>
            <w:bottom w:val="none" w:sz="0" w:space="0" w:color="auto"/>
            <w:right w:val="none" w:sz="0" w:space="0" w:color="auto"/>
          </w:divBdr>
        </w:div>
        <w:div w:id="1152330213">
          <w:marLeft w:val="360"/>
          <w:marRight w:val="0"/>
          <w:marTop w:val="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158337">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10D9F-1BE9-49DE-B105-C118AACA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WQ</cp:lastModifiedBy>
  <cp:revision>23</cp:revision>
  <dcterms:created xsi:type="dcterms:W3CDTF">2025-09-30T00:23:00Z</dcterms:created>
  <dcterms:modified xsi:type="dcterms:W3CDTF">2025-09-30T01:41:00Z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